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41" w:rsidRPr="00B73055" w:rsidRDefault="002E4C41">
      <w:pPr>
        <w:rPr>
          <w:color w:val="000000"/>
        </w:rPr>
      </w:pPr>
    </w:p>
    <w:p w:rsidR="002E4C41" w:rsidRPr="008E4A9A" w:rsidRDefault="002E4C41">
      <w:pPr>
        <w:rPr>
          <w:rFonts w:ascii="Book Antiqua" w:hAnsi="Book Antiqua"/>
          <w:b/>
          <w:color w:val="000000"/>
        </w:rPr>
      </w:pPr>
    </w:p>
    <w:p w:rsidR="002E4C41" w:rsidRPr="00AC6767" w:rsidRDefault="002E4C41" w:rsidP="008F05D9">
      <w:pPr>
        <w:rPr>
          <w:rFonts w:ascii="Book Antiqua" w:hAnsi="Book Antiqua"/>
          <w:b/>
          <w:i/>
          <w:color w:val="000000"/>
        </w:rPr>
      </w:pPr>
      <w:r w:rsidRPr="00AC6767">
        <w:rPr>
          <w:rFonts w:ascii="Book Antiqua" w:hAnsi="Book Antiqua"/>
          <w:b/>
          <w:i/>
          <w:color w:val="000000"/>
        </w:rPr>
        <w:t xml:space="preserve">Sevgili Öğrencilerim; </w:t>
      </w:r>
    </w:p>
    <w:p w:rsidR="002E4C41" w:rsidRPr="00AC6767" w:rsidRDefault="002E4C41" w:rsidP="008F05D9">
      <w:pPr>
        <w:rPr>
          <w:rFonts w:ascii="Book Antiqua" w:hAnsi="Book Antiqua"/>
          <w:b/>
          <w:i/>
          <w:color w:val="000000"/>
        </w:rPr>
      </w:pPr>
      <w:r w:rsidRPr="00AC6767">
        <w:rPr>
          <w:rFonts w:ascii="Book Antiqua" w:hAnsi="Book Antiqua"/>
          <w:b/>
          <w:i/>
          <w:color w:val="000000"/>
        </w:rPr>
        <w:t>Burayı İşlem Yapmak İçin Kullanabilirsiniz.</w:t>
      </w:r>
    </w:p>
    <w:p w:rsidR="002E4C41" w:rsidRPr="00AC6767" w:rsidRDefault="002E4C41" w:rsidP="008F05D9">
      <w:pPr>
        <w:rPr>
          <w:rFonts w:ascii="Book Antiqua" w:hAnsi="Book Antiqua"/>
          <w:b/>
          <w:i/>
          <w:color w:val="000000"/>
        </w:rPr>
      </w:pPr>
    </w:p>
    <w:p w:rsidR="002E4C41" w:rsidRPr="00AC6767" w:rsidRDefault="002E4C41" w:rsidP="008F05D9">
      <w:pPr>
        <w:rPr>
          <w:rFonts w:ascii="Book Antiqua" w:hAnsi="Book Antiqua"/>
          <w:b/>
          <w:i/>
          <w:color w:val="000000"/>
        </w:rPr>
      </w:pPr>
      <w:r w:rsidRPr="00AC6767">
        <w:rPr>
          <w:rFonts w:ascii="Book Antiqua" w:hAnsi="Book Antiqua"/>
          <w:b/>
          <w:i/>
          <w:color w:val="000000"/>
        </w:rPr>
        <w:t xml:space="preserve">Cevaplarınızı Cevap Anahtarına Doğru Olarak Geçip </w:t>
      </w:r>
    </w:p>
    <w:p w:rsidR="002E4C41" w:rsidRPr="00AC6767" w:rsidRDefault="002E4C41" w:rsidP="008F05D9">
      <w:pPr>
        <w:rPr>
          <w:rFonts w:ascii="Book Antiqua" w:hAnsi="Book Antiqua"/>
          <w:b/>
          <w:i/>
          <w:color w:val="000000"/>
        </w:rPr>
      </w:pPr>
    </w:p>
    <w:p w:rsidR="002E4C41" w:rsidRPr="00AC6767" w:rsidRDefault="002E4C41" w:rsidP="008F05D9">
      <w:pPr>
        <w:rPr>
          <w:rFonts w:ascii="Book Antiqua" w:hAnsi="Book Antiqua"/>
          <w:b/>
          <w:i/>
          <w:color w:val="000000"/>
        </w:rPr>
      </w:pPr>
      <w:r w:rsidRPr="00AC6767">
        <w:rPr>
          <w:rFonts w:ascii="Book Antiqua" w:hAnsi="Book Antiqua"/>
          <w:b/>
          <w:i/>
          <w:color w:val="000000"/>
        </w:rPr>
        <w:t>Geçmediğinizi Kontrol Ediniz.</w:t>
      </w:r>
    </w:p>
    <w:p w:rsidR="002E4C41" w:rsidRDefault="002E4C41">
      <w:pPr>
        <w:rPr>
          <w:color w:val="000000"/>
        </w:rPr>
      </w:pPr>
    </w:p>
    <w:p w:rsidR="002E4C41" w:rsidRPr="00B73055" w:rsidRDefault="002E4C41">
      <w:pPr>
        <w:rPr>
          <w:color w:val="000000"/>
        </w:rPr>
      </w:pPr>
    </w:p>
    <w:p w:rsidR="002E4C41" w:rsidRPr="00B73055" w:rsidRDefault="002E4C41">
      <w:pPr>
        <w:rPr>
          <w:color w:val="000000"/>
        </w:rPr>
      </w:pPr>
      <w:r>
        <w:rPr>
          <w:color w:val="000000"/>
        </w:rPr>
        <w:t xml:space="preserve">       </w:t>
      </w:r>
    </w:p>
    <w:p w:rsidR="002E4C41" w:rsidRPr="00B73055" w:rsidRDefault="002E4C41">
      <w:pPr>
        <w:rPr>
          <w:color w:val="000000"/>
        </w:rPr>
      </w:pPr>
    </w:p>
    <w:p w:rsidR="002E4C41" w:rsidRPr="00B73055" w:rsidRDefault="002E4C41">
      <w:pPr>
        <w:rPr>
          <w:color w:val="000000"/>
        </w:rPr>
      </w:pPr>
    </w:p>
    <w:p w:rsidR="002E4C41" w:rsidRPr="00B73055" w:rsidRDefault="002E4C41">
      <w:pPr>
        <w:rPr>
          <w:color w:val="000000"/>
        </w:rPr>
      </w:pPr>
    </w:p>
    <w:p w:rsidR="002E4C41" w:rsidRDefault="002E4C41">
      <w:pPr>
        <w:rPr>
          <w:color w:val="000000"/>
        </w:rPr>
      </w:pPr>
    </w:p>
    <w:p w:rsidR="002E4C41" w:rsidRPr="00B73055" w:rsidRDefault="002E4C41">
      <w:pPr>
        <w:rPr>
          <w:color w:val="000000"/>
        </w:rPr>
      </w:pPr>
    </w:p>
    <w:p w:rsidR="002E4C41" w:rsidRPr="00B73055" w:rsidRDefault="002E4C41">
      <w:pPr>
        <w:rPr>
          <w:color w:val="000000"/>
        </w:rPr>
      </w:pPr>
    </w:p>
    <w:p w:rsidR="002E4C41" w:rsidRPr="00B73055" w:rsidRDefault="002E4C41">
      <w:pPr>
        <w:rPr>
          <w:color w:val="000000"/>
        </w:rPr>
      </w:pPr>
    </w:p>
    <w:p w:rsidR="002E4C41" w:rsidRPr="00B73055" w:rsidRDefault="002E4C41">
      <w:pPr>
        <w:rPr>
          <w:color w:val="000000"/>
        </w:rPr>
      </w:pPr>
    </w:p>
    <w:p w:rsidR="002E4C41" w:rsidRPr="00B73055" w:rsidRDefault="002E4C41">
      <w:pPr>
        <w:rPr>
          <w:color w:val="000000"/>
        </w:rPr>
      </w:pPr>
    </w:p>
    <w:p w:rsidR="002E4C41" w:rsidRPr="00B73055" w:rsidRDefault="002E4C41" w:rsidP="00B170F5">
      <w:pPr>
        <w:jc w:val="center"/>
        <w:rPr>
          <w:color w:val="000000"/>
        </w:rPr>
      </w:pPr>
    </w:p>
    <w:p w:rsidR="002E4C41" w:rsidRPr="00926BA0" w:rsidRDefault="002E4C41">
      <w:pPr>
        <w:rPr>
          <w:rFonts w:ascii="Book Antiqua" w:hAnsi="Book Antiqua"/>
          <w:color w:val="000000"/>
        </w:rPr>
      </w:pPr>
    </w:p>
    <w:p w:rsidR="002E4C41" w:rsidRPr="00245AF7" w:rsidRDefault="002E4C41" w:rsidP="00434384">
      <w:pPr>
        <w:jc w:val="right"/>
        <w:rPr>
          <w:color w:val="FF0000"/>
        </w:rPr>
      </w:pPr>
      <w:r w:rsidRPr="00245AF7">
        <w:rPr>
          <w:color w:val="FF0000"/>
        </w:rPr>
        <w:t xml:space="preserve"> </w:t>
      </w:r>
    </w:p>
    <w:p w:rsidR="002E4C41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</w:p>
    <w:p w:rsidR="002E4C41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</w:p>
    <w:p w:rsidR="002E4C41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</w:p>
    <w:p w:rsidR="002E4C41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</w:p>
    <w:p w:rsidR="002E4C41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</w:p>
    <w:p w:rsidR="002E4C41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</w:p>
    <w:p w:rsidR="002E4C41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</w:p>
    <w:p w:rsidR="002E4C41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</w:p>
    <w:p w:rsidR="002E4C41" w:rsidRDefault="002E4C41" w:rsidP="007E42E6">
      <w:pPr>
        <w:jc w:val="right"/>
        <w:rPr>
          <w:color w:val="FF0000"/>
        </w:rPr>
      </w:pPr>
    </w:p>
    <w:p w:rsidR="002E4C41" w:rsidRPr="00FA7E21" w:rsidRDefault="002E4C41" w:rsidP="007E42E6">
      <w:pPr>
        <w:jc w:val="right"/>
        <w:rPr>
          <w:rFonts w:ascii="Book Antiqua" w:hAnsi="Book Antiqua" w:cs="Arial"/>
          <w:b/>
          <w:color w:val="FF0000"/>
          <w:sz w:val="32"/>
          <w:szCs w:val="32"/>
        </w:rPr>
      </w:pPr>
      <w:r w:rsidRPr="00FA7E21">
        <w:rPr>
          <w:b/>
          <w:color w:val="FF0000"/>
        </w:rPr>
        <w:t>12</w:t>
      </w:r>
    </w:p>
    <w:p w:rsidR="002E4C41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</w:p>
    <w:p w:rsidR="002E4C41" w:rsidRPr="00926BA0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  <w:r w:rsidRPr="00926BA0">
        <w:rPr>
          <w:rFonts w:ascii="Book Antiqua" w:hAnsi="Book Antiqua" w:cs="Arial"/>
          <w:b/>
          <w:color w:val="FF0000"/>
          <w:sz w:val="32"/>
          <w:szCs w:val="32"/>
        </w:rPr>
        <w:t>ANTAKYA TOBB İLKÖĞRETİM OKULU</w:t>
      </w:r>
    </w:p>
    <w:p w:rsidR="002E4C41" w:rsidRPr="00926BA0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  <w:r w:rsidRPr="00926BA0">
        <w:rPr>
          <w:rFonts w:ascii="Book Antiqua" w:hAnsi="Book Antiqua" w:cs="Arial"/>
          <w:b/>
          <w:color w:val="FF0000"/>
          <w:sz w:val="32"/>
          <w:szCs w:val="32"/>
        </w:rPr>
        <w:t xml:space="preserve">3 – E  SINIFI  </w:t>
      </w:r>
      <w:r>
        <w:rPr>
          <w:rFonts w:ascii="Book Antiqua" w:hAnsi="Book Antiqua" w:cs="Arial"/>
          <w:b/>
          <w:color w:val="FF0000"/>
          <w:sz w:val="32"/>
          <w:szCs w:val="32"/>
        </w:rPr>
        <w:t>II.DÖNEM BAŞI</w:t>
      </w:r>
    </w:p>
    <w:p w:rsidR="002E4C41" w:rsidRPr="00926BA0" w:rsidRDefault="002E4C41" w:rsidP="00926BA0">
      <w:pPr>
        <w:jc w:val="center"/>
        <w:rPr>
          <w:rFonts w:ascii="Book Antiqua" w:hAnsi="Book Antiqua" w:cs="Arial"/>
          <w:b/>
          <w:color w:val="FF0000"/>
          <w:sz w:val="32"/>
          <w:szCs w:val="32"/>
        </w:rPr>
      </w:pPr>
      <w:r w:rsidRPr="00926BA0">
        <w:rPr>
          <w:rFonts w:ascii="Book Antiqua" w:hAnsi="Book Antiqua" w:cs="Arial"/>
          <w:b/>
          <w:color w:val="FF0000"/>
          <w:sz w:val="32"/>
          <w:szCs w:val="32"/>
        </w:rPr>
        <w:t>DENEME SINAVI</w:t>
      </w:r>
    </w:p>
    <w:p w:rsidR="002E4C41" w:rsidRPr="00B73055" w:rsidRDefault="002E4C41" w:rsidP="009E1A99">
      <w:pPr>
        <w:jc w:val="center"/>
        <w:rPr>
          <w:b/>
          <w:color w:val="000000"/>
        </w:rPr>
      </w:pPr>
      <w:r>
        <w:rPr>
          <w:b/>
          <w:color w:val="00B050"/>
        </w:rPr>
        <w:t>21.02.2010</w:t>
      </w:r>
    </w:p>
    <w:p w:rsidR="002E4C41" w:rsidRDefault="002E4C41" w:rsidP="00B170F5">
      <w:pPr>
        <w:jc w:val="center"/>
        <w:rPr>
          <w:b/>
          <w:color w:val="000000"/>
        </w:rPr>
      </w:pPr>
    </w:p>
    <w:p w:rsidR="002E4C41" w:rsidRDefault="002E4C41" w:rsidP="00B170F5">
      <w:pPr>
        <w:jc w:val="center"/>
        <w:rPr>
          <w:b/>
          <w:color w:val="000000"/>
        </w:rPr>
      </w:pPr>
    </w:p>
    <w:p w:rsidR="002E4C41" w:rsidRPr="00B73055" w:rsidRDefault="002E4C41" w:rsidP="00B170F5">
      <w:pPr>
        <w:jc w:val="center"/>
        <w:rPr>
          <w:b/>
          <w:color w:val="000000"/>
        </w:rPr>
      </w:pPr>
    </w:p>
    <w:p w:rsidR="002E4C41" w:rsidRPr="00B27484" w:rsidRDefault="002E4C41" w:rsidP="00B170F5">
      <w:pPr>
        <w:ind w:left="1080"/>
        <w:rPr>
          <w:b/>
          <w:color w:val="00B050"/>
        </w:rPr>
      </w:pPr>
      <w:r w:rsidRPr="00B27484">
        <w:rPr>
          <w:b/>
          <w:color w:val="00B050"/>
        </w:rPr>
        <w:t>AÇIKLAMALAR</w:t>
      </w:r>
      <w:r>
        <w:rPr>
          <w:b/>
          <w:color w:val="00B050"/>
        </w:rPr>
        <w:t xml:space="preserve">                                        </w:t>
      </w:r>
    </w:p>
    <w:p w:rsidR="002E4C41" w:rsidRPr="00B73055" w:rsidRDefault="002E4C41" w:rsidP="00B170F5">
      <w:pPr>
        <w:ind w:left="900"/>
        <w:rPr>
          <w:color w:val="000000"/>
        </w:rPr>
      </w:pPr>
      <w:r w:rsidRPr="00B73055">
        <w:rPr>
          <w:color w:val="000000"/>
        </w:rPr>
        <w:t xml:space="preserve">           </w:t>
      </w:r>
    </w:p>
    <w:p w:rsidR="002E4C41" w:rsidRPr="00B73055" w:rsidRDefault="002E4C41" w:rsidP="00B170F5">
      <w:pPr>
        <w:rPr>
          <w:color w:val="000000"/>
        </w:rPr>
      </w:pPr>
      <w:r w:rsidRPr="00B27484">
        <w:rPr>
          <w:color w:val="00B050"/>
        </w:rPr>
        <w:t xml:space="preserve">              1-</w:t>
      </w:r>
      <w:r w:rsidRPr="00B73055">
        <w:rPr>
          <w:color w:val="000000"/>
        </w:rPr>
        <w:t xml:space="preserve"> Bu kitapçıkta 20 Hayat Bilgisi, 20 Matematik, 20 Türkçe </w:t>
      </w:r>
    </w:p>
    <w:p w:rsidR="002E4C41" w:rsidRPr="00B73055" w:rsidRDefault="002E4C41" w:rsidP="00B170F5">
      <w:pPr>
        <w:ind w:left="180"/>
        <w:rPr>
          <w:color w:val="000000"/>
        </w:rPr>
      </w:pPr>
      <w:r w:rsidRPr="00B73055">
        <w:rPr>
          <w:color w:val="000000"/>
        </w:rPr>
        <w:t xml:space="preserve">               olmak üzere 60</w:t>
      </w:r>
      <w:r>
        <w:rPr>
          <w:color w:val="000000"/>
        </w:rPr>
        <w:t xml:space="preserve">  soru </w:t>
      </w:r>
      <w:r w:rsidRPr="00B73055">
        <w:rPr>
          <w:color w:val="000000"/>
        </w:rPr>
        <w:t xml:space="preserve"> bulunmaktadır.         </w:t>
      </w:r>
    </w:p>
    <w:p w:rsidR="002E4C41" w:rsidRPr="00B73055" w:rsidRDefault="002E4C41" w:rsidP="00B170F5">
      <w:pPr>
        <w:ind w:left="180"/>
        <w:rPr>
          <w:color w:val="000000"/>
        </w:rPr>
      </w:pPr>
      <w:r w:rsidRPr="00B27484">
        <w:rPr>
          <w:color w:val="00B050"/>
        </w:rPr>
        <w:t xml:space="preserve">           2-</w:t>
      </w:r>
      <w:r w:rsidRPr="00B73055">
        <w:rPr>
          <w:color w:val="000000"/>
        </w:rPr>
        <w:t xml:space="preserve"> Sınav süresi 60 dakikadır.</w:t>
      </w:r>
    </w:p>
    <w:p w:rsidR="002E4C41" w:rsidRPr="00B73055" w:rsidRDefault="002E4C41" w:rsidP="00B170F5">
      <w:pPr>
        <w:ind w:left="180"/>
        <w:rPr>
          <w:color w:val="000000"/>
        </w:rPr>
      </w:pPr>
      <w:r w:rsidRPr="00B27484">
        <w:rPr>
          <w:color w:val="00B050"/>
        </w:rPr>
        <w:t xml:space="preserve">           3-</w:t>
      </w:r>
      <w:r>
        <w:rPr>
          <w:color w:val="000000"/>
        </w:rPr>
        <w:t xml:space="preserve"> Her sorunun sadece</w:t>
      </w:r>
      <w:r w:rsidRPr="00B73055">
        <w:rPr>
          <w:color w:val="000000"/>
        </w:rPr>
        <w:t xml:space="preserve"> bir doğru cevabı vardır. Her soruda bir-</w:t>
      </w:r>
    </w:p>
    <w:p w:rsidR="002E4C41" w:rsidRDefault="002E4C41" w:rsidP="00B170F5">
      <w:pPr>
        <w:ind w:left="180"/>
        <w:rPr>
          <w:color w:val="000000"/>
        </w:rPr>
      </w:pPr>
      <w:r w:rsidRPr="00B73055">
        <w:rPr>
          <w:color w:val="000000"/>
        </w:rPr>
        <w:t xml:space="preserve">               den  fazla  seçenek</w:t>
      </w:r>
      <w:r>
        <w:rPr>
          <w:color w:val="000000"/>
        </w:rPr>
        <w:t xml:space="preserve"> </w:t>
      </w:r>
      <w:r w:rsidRPr="00B73055">
        <w:rPr>
          <w:color w:val="000000"/>
        </w:rPr>
        <w:t xml:space="preserve"> işaretlemeyiniz.</w:t>
      </w:r>
    </w:p>
    <w:p w:rsidR="002E4C41" w:rsidRDefault="002E4C41" w:rsidP="00B170F5">
      <w:pPr>
        <w:ind w:left="180"/>
        <w:rPr>
          <w:color w:val="000000"/>
        </w:rPr>
      </w:pPr>
      <w:r>
        <w:rPr>
          <w:color w:val="000000"/>
        </w:rPr>
        <w:t xml:space="preserve">           </w:t>
      </w:r>
      <w:r w:rsidRPr="00730927">
        <w:rPr>
          <w:color w:val="00B050"/>
        </w:rPr>
        <w:t>4-</w:t>
      </w:r>
      <w:r>
        <w:rPr>
          <w:color w:val="000000"/>
        </w:rPr>
        <w:t xml:space="preserve"> Cevaplarınızı size verilen cevap kağıdına işaretleyiniz.</w:t>
      </w:r>
    </w:p>
    <w:p w:rsidR="002E4C41" w:rsidRDefault="002E4C41" w:rsidP="00B170F5">
      <w:pPr>
        <w:ind w:left="180"/>
        <w:rPr>
          <w:color w:val="000000"/>
        </w:rPr>
      </w:pPr>
      <w:r>
        <w:rPr>
          <w:color w:val="000000"/>
        </w:rPr>
        <w:t xml:space="preserve">           </w:t>
      </w:r>
      <w:r w:rsidRPr="00730927">
        <w:rPr>
          <w:color w:val="00B050"/>
        </w:rPr>
        <w:t>5-</w:t>
      </w:r>
      <w:r>
        <w:rPr>
          <w:color w:val="000000"/>
        </w:rPr>
        <w:t xml:space="preserve"> Cevap kağıdına cevaplarınızı işaretlerken;her dersin        </w:t>
      </w:r>
    </w:p>
    <w:p w:rsidR="002E4C41" w:rsidRPr="00B73055" w:rsidRDefault="002E4C41" w:rsidP="00B170F5">
      <w:pPr>
        <w:ind w:left="180"/>
        <w:rPr>
          <w:color w:val="000000"/>
        </w:rPr>
      </w:pPr>
      <w:r>
        <w:rPr>
          <w:color w:val="000000"/>
        </w:rPr>
        <w:t xml:space="preserve">                cevaplarını kendisi ile ilgili olan bölüme mutlaka işaretleyiniz.</w:t>
      </w:r>
    </w:p>
    <w:p w:rsidR="002E4C41" w:rsidRPr="00B73055" w:rsidRDefault="002E4C41" w:rsidP="00B170F5">
      <w:pPr>
        <w:ind w:left="180"/>
        <w:rPr>
          <w:color w:val="000000"/>
        </w:rPr>
      </w:pPr>
    </w:p>
    <w:p w:rsidR="002E4C41" w:rsidRPr="00B73055" w:rsidRDefault="002E4C41" w:rsidP="00B170F5">
      <w:pPr>
        <w:ind w:left="180"/>
        <w:rPr>
          <w:color w:val="000000"/>
        </w:rPr>
      </w:pPr>
    </w:p>
    <w:p w:rsidR="002E4C41" w:rsidRPr="00730927" w:rsidRDefault="002E4C41" w:rsidP="00B170F5">
      <w:pPr>
        <w:ind w:left="180"/>
        <w:rPr>
          <w:i/>
          <w:color w:val="00B0F0"/>
          <w:sz w:val="28"/>
          <w:szCs w:val="28"/>
        </w:rPr>
      </w:pPr>
      <w:r w:rsidRPr="00B73055">
        <w:rPr>
          <w:color w:val="000000"/>
        </w:rPr>
        <w:t xml:space="preserve">                                                    </w:t>
      </w:r>
      <w:r w:rsidRPr="00730927">
        <w:rPr>
          <w:i/>
          <w:color w:val="00B0F0"/>
          <w:sz w:val="28"/>
          <w:szCs w:val="28"/>
        </w:rPr>
        <w:t>BAŞARILAR.</w:t>
      </w:r>
    </w:p>
    <w:p w:rsidR="002E4C41" w:rsidRPr="00B73055" w:rsidRDefault="002E4C41" w:rsidP="00B170F5">
      <w:pPr>
        <w:ind w:left="180"/>
        <w:rPr>
          <w:color w:val="000000"/>
        </w:rPr>
      </w:pPr>
    </w:p>
    <w:p w:rsidR="002E4C41" w:rsidRPr="00B73055" w:rsidRDefault="002E4C41" w:rsidP="00B170F5">
      <w:pPr>
        <w:ind w:left="180"/>
        <w:rPr>
          <w:color w:val="000000"/>
        </w:rPr>
      </w:pPr>
    </w:p>
    <w:p w:rsidR="002E4C41" w:rsidRPr="00B73055" w:rsidRDefault="002E4C41" w:rsidP="00B170F5">
      <w:pPr>
        <w:ind w:left="180"/>
        <w:rPr>
          <w:color w:val="000000"/>
        </w:rPr>
      </w:pPr>
      <w:r>
        <w:rPr>
          <w:noProof/>
        </w:rPr>
        <w:pict>
          <v:rect id="_x0000_s1026" style="position:absolute;left:0;text-align:left;margin-left:71.9pt;margin-top:.45pt;width:246pt;height:36pt;z-index:251649024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26">
              <w:txbxContent>
                <w:p w:rsidR="002E4C41" w:rsidRPr="00730927" w:rsidRDefault="002E4C41" w:rsidP="005B681C">
                  <w:pPr>
                    <w:jc w:val="center"/>
                    <w:rPr>
                      <w:rFonts w:ascii="Book Antiqua" w:hAnsi="Book Antiqua"/>
                      <w:b/>
                      <w:i/>
                      <w:sz w:val="36"/>
                      <w:szCs w:val="36"/>
                    </w:rPr>
                  </w:pPr>
                  <w:r w:rsidRPr="00730927">
                    <w:rPr>
                      <w:rFonts w:ascii="Book Antiqua" w:hAnsi="Book Antiqua"/>
                      <w:b/>
                      <w:i/>
                      <w:sz w:val="36"/>
                      <w:szCs w:val="36"/>
                    </w:rPr>
                    <w:t>Sınıf Öğretmeni Atilla Azak</w:t>
                  </w:r>
                </w:p>
              </w:txbxContent>
            </v:textbox>
          </v:rect>
        </w:pict>
      </w:r>
    </w:p>
    <w:p w:rsidR="002E4C41" w:rsidRPr="00B73055" w:rsidRDefault="002E4C41" w:rsidP="00B170F5">
      <w:pPr>
        <w:ind w:left="180"/>
        <w:rPr>
          <w:color w:val="000000"/>
        </w:rPr>
      </w:pPr>
    </w:p>
    <w:p w:rsidR="002E4C41" w:rsidRPr="00B73055" w:rsidRDefault="002E4C41" w:rsidP="00B170F5">
      <w:pPr>
        <w:ind w:left="180"/>
        <w:rPr>
          <w:color w:val="000000"/>
        </w:rPr>
      </w:pPr>
    </w:p>
    <w:p w:rsidR="002E4C41" w:rsidRPr="00B73055" w:rsidRDefault="002E4C41" w:rsidP="00B170F5">
      <w:pPr>
        <w:ind w:left="180"/>
        <w:rPr>
          <w:color w:val="000000"/>
        </w:rPr>
      </w:pPr>
    </w:p>
    <w:p w:rsidR="002E4C41" w:rsidRPr="00B73055" w:rsidRDefault="002E4C41" w:rsidP="00B170F5">
      <w:pPr>
        <w:ind w:left="180"/>
        <w:rPr>
          <w:color w:val="000000"/>
        </w:rPr>
      </w:pPr>
    </w:p>
    <w:p w:rsidR="002E4C41" w:rsidRDefault="002E4C41" w:rsidP="00B170F5">
      <w:pPr>
        <w:ind w:right="-214"/>
        <w:jc w:val="center"/>
        <w:rPr>
          <w:b/>
          <w:color w:val="000000"/>
          <w:u w:val="single"/>
        </w:rPr>
      </w:pPr>
    </w:p>
    <w:p w:rsidR="002E4C41" w:rsidRDefault="002E4C41" w:rsidP="00B170F5">
      <w:pPr>
        <w:ind w:right="-214"/>
        <w:jc w:val="center"/>
        <w:rPr>
          <w:b/>
          <w:color w:val="000000"/>
          <w:u w:val="single"/>
        </w:rPr>
      </w:pPr>
    </w:p>
    <w:p w:rsidR="002E4C41" w:rsidRDefault="002E4C41" w:rsidP="009E1A99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 </w:t>
      </w:r>
    </w:p>
    <w:p w:rsidR="002E4C41" w:rsidRPr="009E1A99" w:rsidRDefault="002E4C41" w:rsidP="009E1A99">
      <w:pPr>
        <w:rPr>
          <w:b/>
          <w:color w:val="000000"/>
          <w:u w:val="single"/>
        </w:rPr>
      </w:pPr>
    </w:p>
    <w:p w:rsidR="002E4C41" w:rsidRPr="00383448" w:rsidRDefault="002E4C41" w:rsidP="00B27484">
      <w:pPr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                      </w:t>
      </w:r>
    </w:p>
    <w:p w:rsidR="002E4C41" w:rsidRPr="00FA7E21" w:rsidRDefault="002E4C41" w:rsidP="007E42E6">
      <w:pPr>
        <w:ind w:right="-214"/>
        <w:jc w:val="right"/>
        <w:rPr>
          <w:b/>
          <w:color w:val="000000"/>
          <w:u w:val="single"/>
        </w:rPr>
      </w:pPr>
      <w:r w:rsidRPr="00FA7E21">
        <w:rPr>
          <w:b/>
          <w:color w:val="FF0000"/>
        </w:rPr>
        <w:t>1</w:t>
      </w:r>
    </w:p>
    <w:p w:rsidR="002E4C41" w:rsidRPr="00B73055" w:rsidRDefault="002E4C41" w:rsidP="00B170F5">
      <w:pPr>
        <w:ind w:right="-214"/>
        <w:jc w:val="center"/>
        <w:rPr>
          <w:b/>
          <w:color w:val="000000"/>
          <w:u w:val="single"/>
        </w:rPr>
      </w:pPr>
    </w:p>
    <w:p w:rsidR="002E4C41" w:rsidRPr="00880987" w:rsidRDefault="002E4C41" w:rsidP="00B170F5">
      <w:pPr>
        <w:ind w:right="-214"/>
        <w:jc w:val="center"/>
        <w:rPr>
          <w:b/>
          <w:color w:val="FF0000"/>
          <w:u w:val="single"/>
        </w:rPr>
      </w:pPr>
      <w:r w:rsidRPr="00880987">
        <w:rPr>
          <w:b/>
          <w:color w:val="FF0000"/>
          <w:u w:val="single"/>
        </w:rPr>
        <w:t xml:space="preserve">TÜRKÇE </w:t>
      </w:r>
    </w:p>
    <w:p w:rsidR="002E4C41" w:rsidRPr="00B73055" w:rsidRDefault="002E4C41" w:rsidP="00B170F5">
      <w:pPr>
        <w:ind w:right="-214"/>
        <w:jc w:val="center"/>
        <w:rPr>
          <w:b/>
          <w:color w:val="000000"/>
          <w:u w:val="single"/>
        </w:rPr>
      </w:pPr>
    </w:p>
    <w:p w:rsidR="002E4C41" w:rsidRPr="00B73055" w:rsidRDefault="002E4C41" w:rsidP="00F64ED9">
      <w:pPr>
        <w:rPr>
          <w:b/>
          <w:color w:val="000000"/>
        </w:rPr>
      </w:pPr>
      <w:r>
        <w:rPr>
          <w:b/>
          <w:color w:val="000000"/>
        </w:rPr>
        <w:t>1. Aşağıdakilerden hangisi iyi bir dinleyicinin özelliği</w:t>
      </w:r>
      <w:r w:rsidRPr="00B73055"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değildir</w:t>
      </w:r>
      <w:r w:rsidRPr="00B73055">
        <w:rPr>
          <w:b/>
          <w:color w:val="000000"/>
        </w:rPr>
        <w:t>?</w:t>
      </w:r>
    </w:p>
    <w:p w:rsidR="002E4C41" w:rsidRPr="00B73055" w:rsidRDefault="002E4C41" w:rsidP="00F64ED9">
      <w:pPr>
        <w:rPr>
          <w:color w:val="000000"/>
        </w:rPr>
      </w:pPr>
      <w:r>
        <w:rPr>
          <w:color w:val="000000"/>
        </w:rPr>
        <w:tab/>
        <w:t>A. Dinlediklerini zihninde canlandırmak.</w:t>
      </w:r>
    </w:p>
    <w:p w:rsidR="002E4C41" w:rsidRPr="00B73055" w:rsidRDefault="002E4C41" w:rsidP="00F64ED9">
      <w:pPr>
        <w:rPr>
          <w:color w:val="000000"/>
        </w:rPr>
      </w:pPr>
      <w:r>
        <w:rPr>
          <w:color w:val="000000"/>
        </w:rPr>
        <w:tab/>
        <w:t>B. Konuşanları ve okunanları dikkatle dinlemek.</w:t>
      </w:r>
    </w:p>
    <w:p w:rsidR="002E4C41" w:rsidRPr="00B73055" w:rsidRDefault="002E4C41" w:rsidP="00F64ED9">
      <w:pPr>
        <w:rPr>
          <w:color w:val="000000"/>
        </w:rPr>
      </w:pPr>
      <w:r>
        <w:rPr>
          <w:color w:val="000000"/>
        </w:rPr>
        <w:tab/>
        <w:t>C. Soru sormak için konuşmacının sözünü kesmek.</w:t>
      </w:r>
      <w:r w:rsidRPr="00B73055">
        <w:rPr>
          <w:color w:val="000000"/>
        </w:rPr>
        <w:t xml:space="preserve"> </w:t>
      </w:r>
    </w:p>
    <w:p w:rsidR="002E4C41" w:rsidRPr="00B73055" w:rsidRDefault="002E4C41" w:rsidP="00F64ED9">
      <w:pPr>
        <w:rPr>
          <w:color w:val="000000"/>
        </w:rPr>
      </w:pPr>
    </w:p>
    <w:p w:rsidR="002E4C41" w:rsidRPr="00B73055" w:rsidRDefault="002E4C41" w:rsidP="00F64ED9">
      <w:pPr>
        <w:rPr>
          <w:b/>
          <w:color w:val="000000"/>
        </w:rPr>
      </w:pPr>
      <w:r w:rsidRPr="00B73055">
        <w:rPr>
          <w:b/>
          <w:color w:val="000000"/>
        </w:rPr>
        <w:t xml:space="preserve">2. Aşağıdaki </w:t>
      </w:r>
      <w:r>
        <w:rPr>
          <w:b/>
          <w:color w:val="000000"/>
        </w:rPr>
        <w:t>nesne isimlerinden hangisinin adı tek hecelidir?</w:t>
      </w:r>
    </w:p>
    <w:p w:rsidR="002E4C41" w:rsidRPr="00B73055" w:rsidRDefault="002E4C41" w:rsidP="00F64ED9">
      <w:pPr>
        <w:rPr>
          <w:color w:val="000000"/>
        </w:rPr>
      </w:pPr>
      <w:r>
        <w:rPr>
          <w:color w:val="000000"/>
        </w:rPr>
        <w:tab/>
        <w:t>A.  etiket</w:t>
      </w:r>
    </w:p>
    <w:p w:rsidR="002E4C41" w:rsidRPr="00B73055" w:rsidRDefault="002E4C41" w:rsidP="00F64ED9">
      <w:pPr>
        <w:rPr>
          <w:color w:val="000000"/>
        </w:rPr>
      </w:pPr>
      <w:r w:rsidRPr="00B73055">
        <w:rPr>
          <w:color w:val="000000"/>
        </w:rPr>
        <w:tab/>
        <w:t>B.</w:t>
      </w:r>
      <w:r>
        <w:rPr>
          <w:color w:val="000000"/>
        </w:rPr>
        <w:t xml:space="preserve">  bant</w:t>
      </w:r>
    </w:p>
    <w:p w:rsidR="002E4C41" w:rsidRPr="00B73055" w:rsidRDefault="002E4C41" w:rsidP="00F64ED9">
      <w:pPr>
        <w:rPr>
          <w:color w:val="000000"/>
        </w:rPr>
      </w:pPr>
      <w:r w:rsidRPr="00B73055">
        <w:rPr>
          <w:color w:val="000000"/>
        </w:rPr>
        <w:tab/>
        <w:t xml:space="preserve">C. </w:t>
      </w:r>
      <w:r>
        <w:rPr>
          <w:color w:val="000000"/>
        </w:rPr>
        <w:t xml:space="preserve"> defter</w:t>
      </w:r>
    </w:p>
    <w:p w:rsidR="002E4C41" w:rsidRPr="00B73055" w:rsidRDefault="002E4C41" w:rsidP="00F64ED9">
      <w:pPr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4.2pt;margin-top:.4pt;width:85.05pt;height:54pt;z-index:251652096">
            <v:textbox style="mso-next-textbox:#_x0000_s1027">
              <w:txbxContent>
                <w:p w:rsidR="002E4C41" w:rsidRDefault="002E4C41">
                  <w:hyperlink r:id="rId7" w:history="1">
                    <w:r w:rsidRPr="00933C28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ipfX7mF_UVN_G1iZM:" o:spid="_x0000_i1026" type="#_x0000_t75" alt="http://t1.gstatic.com/images?q=tbn:X7mF_UVN_G1iZM:http://www.sutlackoyu.com/foto/urunlerimiz/inek.jpg" href="http://images.google.com.tr/imgres?imgurl=http://www.sutlackoyu.com/foto/urunlerimiz/inek.jpg&amp;imgrefurl=http://www.sutlackoyu.com/Sayfa_Modul.asp?nedir=modul&amp;isim=Gallery&amp;goster=kat&amp;id=6&amp;usg=__4ETe7SjzDeXRu7P502cQ_S1gesM=&amp;h=615&amp;w=535&amp;sz=144&amp;hl=tr&amp;start=49&amp;itbs=1&amp;tbnid=X7mF_UVN_G1iZM:&amp;tbnh=136&amp;tbnw=118&amp;prev=/images?q=inek&amp;gbv=2&amp;ndsp=20&amp;hl=tr&amp;sa=N&amp;start=" style="width:66pt;height:51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25.45pt;margin-top:.4pt;width:97.5pt;height:54pt;z-index:251651072">
            <v:textbox style="mso-next-textbox:#_x0000_s1028">
              <w:txbxContent>
                <w:p w:rsidR="002E4C41" w:rsidRDefault="002E4C41">
                  <w:hyperlink r:id="rId9" w:history="1">
                    <w:r w:rsidRPr="00933C28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 id="ipfQ3L4z4KPo3qbSM:" o:spid="_x0000_i1028" type="#_x0000_t75" alt="http://t0.gstatic.com/images?q=tbn:Q3L4z4KPo3qbSM:http://www.eskisehirkalbimveteriner.com/resimler/kopek.jpg" href="http://images.google.com.tr/imgres?imgurl=http://www.eskisehirkalbimveteriner.com/resimler/kopek.jpg&amp;imgrefurl=http://www.eskisehirkalbimveteriner.com/pet-bakimi-ve-hastalklari.html&amp;usg=__euKhnDoOxuiLokeosef5-GyUe-0=&amp;h=480&amp;w=640&amp;sz=55&amp;hl=tr&amp;start=2&amp;itbs=1&amp;tbnid=Q3L4z4KPo3qbSM:&amp;tbnh=103&amp;tbnw=137&amp;prev=/images?q=k%C3%B6pek&amp;gbv=2&amp;hl=" style="width:74.25pt;height:53.25pt;visibility:visible" o:button="t">
                          <v:fill o:detectmouseclick="t"/>
                          <v:imagedata r:id="rId10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9.7pt;margin-top:.4pt;width:97.5pt;height:54pt;z-index:251650048">
            <v:textbox style="mso-next-textbox:#_x0000_s1029">
              <w:txbxContent>
                <w:p w:rsidR="002E4C41" w:rsidRDefault="002E4C41">
                  <w:hyperlink r:id="rId11" w:history="1">
                    <w:r w:rsidRPr="00933C28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 id="Resim 4" o:spid="_x0000_i1030" type="#_x0000_t75" alt="http://t3.gstatic.com/images?q=tbn:177P4lJD67ugpM:http://www.iyi-resimler.com/data/media/257/Kedi%2520Resimleri%2520(24).jpg" href="http://images.google.com.tr/imgres?imgurl=http://www.iyi-resimler.com/data/media/257/Kedi Resimleri (24).jpg&amp;imgrefurl=http://www.iyi-resimler.com/resimler-hayvan-resimleri-11-kedi-resimleri-257-kedi-resimleri-3517.html&amp;usg=__mQupLsguLQ9nkEgzrJ0jJNxOmhg=&amp;h=800&amp;w=728&amp;sz=45&amp;hl=tr&amp;start=20&amp;itbs=1&amp;tbnid=177P4lJD67ugpM:&amp;tbnh=143&amp;tbnw=130&amp;prev=/images?q=kedi&amp;gbv=2&amp;hl=tr&amp;sa" style="width:71.25pt;height:49.5pt;visibility:visible" o:button="t">
                          <v:fill o:detectmouseclick="t"/>
                          <v:imagedata r:id="rId12" o:title=""/>
                        </v:shape>
                      </w:pict>
                    </w:r>
                  </w:hyperlink>
                </w:p>
              </w:txbxContent>
            </v:textbox>
          </v:shape>
        </w:pict>
      </w:r>
    </w:p>
    <w:p w:rsidR="002E4C41" w:rsidRPr="00B73055" w:rsidRDefault="002E4C41" w:rsidP="00F64ED9">
      <w:pPr>
        <w:rPr>
          <w:b/>
          <w:color w:val="000000"/>
          <w:sz w:val="20"/>
          <w:szCs w:val="20"/>
        </w:rPr>
      </w:pPr>
      <w:r w:rsidRPr="00B73055">
        <w:rPr>
          <w:b/>
          <w:color w:val="000000"/>
        </w:rPr>
        <w:t xml:space="preserve">3. </w:t>
      </w:r>
    </w:p>
    <w:p w:rsidR="002E4C41" w:rsidRDefault="002E4C41" w:rsidP="00F64ED9">
      <w:pPr>
        <w:rPr>
          <w:color w:val="000000"/>
        </w:rPr>
      </w:pPr>
      <w:r w:rsidRPr="00B73055">
        <w:rPr>
          <w:color w:val="000000"/>
        </w:rPr>
        <w:t xml:space="preserve">      </w:t>
      </w:r>
      <w:r w:rsidRPr="00B73055">
        <w:rPr>
          <w:color w:val="000000"/>
        </w:rPr>
        <w:tab/>
      </w:r>
    </w:p>
    <w:p w:rsidR="002E4C41" w:rsidRDefault="002E4C41" w:rsidP="00F64ED9">
      <w:pPr>
        <w:rPr>
          <w:color w:val="000000"/>
        </w:rPr>
      </w:pPr>
    </w:p>
    <w:p w:rsidR="002E4C41" w:rsidRDefault="002E4C41" w:rsidP="00F64ED9">
      <w:pPr>
        <w:rPr>
          <w:color w:val="000000"/>
        </w:rPr>
      </w:pPr>
      <w:r>
        <w:rPr>
          <w:color w:val="000000"/>
        </w:rPr>
        <w:t xml:space="preserve">        </w:t>
      </w:r>
    </w:p>
    <w:p w:rsidR="002E4C41" w:rsidRDefault="002E4C41" w:rsidP="00F64ED9">
      <w:pPr>
        <w:rPr>
          <w:color w:val="000000"/>
        </w:rPr>
      </w:pPr>
      <w:r>
        <w:rPr>
          <w:color w:val="000000"/>
        </w:rPr>
        <w:t xml:space="preserve">  Yukarıdaki varlıkların adlarında </w:t>
      </w:r>
      <w:r w:rsidRPr="005F5B86">
        <w:rPr>
          <w:b/>
          <w:color w:val="000000"/>
        </w:rPr>
        <w:t>en çok</w:t>
      </w:r>
      <w:r>
        <w:rPr>
          <w:color w:val="000000"/>
        </w:rPr>
        <w:t xml:space="preserve"> hangi harf vardır?</w:t>
      </w:r>
    </w:p>
    <w:p w:rsidR="002E4C41" w:rsidRDefault="002E4C41" w:rsidP="00F64ED9">
      <w:pPr>
        <w:rPr>
          <w:color w:val="000000"/>
        </w:rPr>
      </w:pPr>
    </w:p>
    <w:p w:rsidR="002E4C41" w:rsidRPr="00B73055" w:rsidRDefault="002E4C41" w:rsidP="00F64ED9">
      <w:pPr>
        <w:rPr>
          <w:color w:val="000000"/>
        </w:rPr>
      </w:pPr>
      <w:r>
        <w:rPr>
          <w:color w:val="000000"/>
        </w:rPr>
        <w:t xml:space="preserve">            </w:t>
      </w:r>
      <w:r w:rsidRPr="005F5B86">
        <w:rPr>
          <w:b/>
          <w:color w:val="000000"/>
        </w:rPr>
        <w:t>A</w:t>
      </w:r>
      <w:r>
        <w:rPr>
          <w:color w:val="000000"/>
        </w:rPr>
        <w:t>. İ</w:t>
      </w:r>
      <w:r w:rsidRPr="00B73055">
        <w:rPr>
          <w:color w:val="000000"/>
        </w:rPr>
        <w:t xml:space="preserve">        </w:t>
      </w:r>
      <w:r>
        <w:rPr>
          <w:color w:val="000000"/>
        </w:rPr>
        <w:t xml:space="preserve">               </w:t>
      </w:r>
      <w:r w:rsidRPr="005F5B86">
        <w:rPr>
          <w:b/>
          <w:color w:val="000000"/>
        </w:rPr>
        <w:t>B</w:t>
      </w:r>
      <w:r>
        <w:rPr>
          <w:color w:val="000000"/>
        </w:rPr>
        <w:t xml:space="preserve">. E                          </w:t>
      </w:r>
      <w:r w:rsidRPr="005F5B86">
        <w:rPr>
          <w:b/>
          <w:color w:val="000000"/>
        </w:rPr>
        <w:t>C</w:t>
      </w:r>
      <w:r>
        <w:rPr>
          <w:color w:val="000000"/>
        </w:rPr>
        <w:t>. K</w:t>
      </w:r>
    </w:p>
    <w:p w:rsidR="002E4C41" w:rsidRPr="00B73055" w:rsidRDefault="002E4C41" w:rsidP="00F64ED9">
      <w:pPr>
        <w:rPr>
          <w:color w:val="000000"/>
        </w:rPr>
      </w:pPr>
    </w:p>
    <w:p w:rsidR="002E4C41" w:rsidRPr="00B73055" w:rsidRDefault="002E4C41" w:rsidP="00F64ED9">
      <w:pPr>
        <w:rPr>
          <w:b/>
          <w:color w:val="000000"/>
        </w:rPr>
      </w:pPr>
      <w:r w:rsidRPr="00B73055">
        <w:rPr>
          <w:b/>
          <w:color w:val="000000"/>
        </w:rPr>
        <w:t>4. Aşağıdakilerde</w:t>
      </w:r>
      <w:r>
        <w:rPr>
          <w:b/>
          <w:color w:val="000000"/>
        </w:rPr>
        <w:t>n</w:t>
      </w:r>
      <w:r w:rsidRPr="00B73055">
        <w:rPr>
          <w:b/>
          <w:color w:val="000000"/>
        </w:rPr>
        <w:t xml:space="preserve">  hangisi cümle değildir?</w:t>
      </w:r>
    </w:p>
    <w:p w:rsidR="002E4C41" w:rsidRPr="00B73055" w:rsidRDefault="002E4C41" w:rsidP="00F64ED9">
      <w:pPr>
        <w:ind w:firstLine="708"/>
        <w:rPr>
          <w:color w:val="000000"/>
        </w:rPr>
      </w:pPr>
      <w:r>
        <w:rPr>
          <w:color w:val="000000"/>
        </w:rPr>
        <w:t>A) Tatilde çok kitap okudum</w:t>
      </w:r>
    </w:p>
    <w:p w:rsidR="002E4C41" w:rsidRPr="00B73055" w:rsidRDefault="002E4C41" w:rsidP="00F64ED9">
      <w:pPr>
        <w:ind w:firstLine="708"/>
        <w:rPr>
          <w:color w:val="000000"/>
        </w:rPr>
      </w:pPr>
      <w:r>
        <w:rPr>
          <w:color w:val="000000"/>
        </w:rPr>
        <w:t>B) Öğrencilerimi çok özledim</w:t>
      </w:r>
    </w:p>
    <w:p w:rsidR="002E4C41" w:rsidRPr="00B73055" w:rsidRDefault="002E4C41" w:rsidP="00F64ED9">
      <w:pPr>
        <w:ind w:firstLine="708"/>
        <w:rPr>
          <w:color w:val="000000"/>
        </w:rPr>
      </w:pPr>
      <w:r>
        <w:rPr>
          <w:color w:val="000000"/>
        </w:rPr>
        <w:t>C) Okullar pazartesi günü</w:t>
      </w:r>
    </w:p>
    <w:p w:rsidR="002E4C41" w:rsidRPr="00B73055" w:rsidRDefault="002E4C41" w:rsidP="00F64ED9">
      <w:pPr>
        <w:rPr>
          <w:color w:val="000000"/>
          <w:sz w:val="20"/>
          <w:szCs w:val="20"/>
        </w:rPr>
      </w:pPr>
    </w:p>
    <w:p w:rsidR="002E4C41" w:rsidRPr="00A17E2F" w:rsidRDefault="002E4C41" w:rsidP="00F64ED9">
      <w:pPr>
        <w:jc w:val="both"/>
        <w:rPr>
          <w:color w:val="000000"/>
        </w:rPr>
      </w:pPr>
      <w:r w:rsidRPr="00B73055">
        <w:rPr>
          <w:b/>
          <w:color w:val="000000"/>
        </w:rPr>
        <w:t xml:space="preserve">5. </w:t>
      </w:r>
      <w:r>
        <w:rPr>
          <w:b/>
          <w:color w:val="000000"/>
        </w:rPr>
        <w:t>“Elif, tatilde bol bol türkü söyledi.”</w:t>
      </w:r>
      <w:r>
        <w:rPr>
          <w:color w:val="000000"/>
        </w:rPr>
        <w:t>T</w:t>
      </w:r>
      <w:r w:rsidRPr="00A17E2F">
        <w:rPr>
          <w:color w:val="000000"/>
        </w:rPr>
        <w:t>ümcesinde geçen hangi sözcükte bir harfli hece vardır?</w:t>
      </w:r>
    </w:p>
    <w:p w:rsidR="002E4C41" w:rsidRPr="00B73055" w:rsidRDefault="002E4C41" w:rsidP="00A17E2F">
      <w:pPr>
        <w:jc w:val="both"/>
        <w:rPr>
          <w:color w:val="000000"/>
        </w:rPr>
      </w:pPr>
      <w:r w:rsidRPr="00B73055">
        <w:rPr>
          <w:color w:val="000000"/>
        </w:rPr>
        <w:tab/>
        <w:t xml:space="preserve">A. </w:t>
      </w:r>
      <w:r>
        <w:rPr>
          <w:color w:val="000000"/>
        </w:rPr>
        <w:t xml:space="preserve">Elif                 B. türkü                   C. söyledi </w:t>
      </w:r>
    </w:p>
    <w:p w:rsidR="002E4C41" w:rsidRPr="00B73055" w:rsidRDefault="002E4C41" w:rsidP="00B170F5">
      <w:pPr>
        <w:ind w:right="-214"/>
        <w:rPr>
          <w:color w:val="000000"/>
        </w:rPr>
      </w:pPr>
    </w:p>
    <w:p w:rsidR="002E4C41" w:rsidRPr="00B73055" w:rsidRDefault="002E4C41" w:rsidP="00F64ED9">
      <w:pPr>
        <w:rPr>
          <w:b/>
          <w:color w:val="000000"/>
        </w:rPr>
      </w:pPr>
      <w:r>
        <w:rPr>
          <w:b/>
          <w:color w:val="000000"/>
        </w:rPr>
        <w:t>6. Bir sözcükteki hece sayısını en kolay yoldan nasıl bulabiliriz</w:t>
      </w:r>
      <w:r w:rsidRPr="00B73055">
        <w:rPr>
          <w:b/>
          <w:color w:val="000000"/>
        </w:rPr>
        <w:t>?</w:t>
      </w:r>
    </w:p>
    <w:p w:rsidR="002E4C41" w:rsidRPr="00B73055" w:rsidRDefault="002E4C41" w:rsidP="00F64ED9">
      <w:pPr>
        <w:rPr>
          <w:color w:val="000000"/>
        </w:rPr>
      </w:pPr>
      <w:r>
        <w:rPr>
          <w:color w:val="000000"/>
        </w:rPr>
        <w:tab/>
        <w:t>A. Sözcükteki ünsüz harfleri sayarak.</w:t>
      </w:r>
    </w:p>
    <w:p w:rsidR="002E4C41" w:rsidRPr="00B73055" w:rsidRDefault="002E4C41" w:rsidP="00F64ED9">
      <w:pPr>
        <w:rPr>
          <w:color w:val="000000"/>
        </w:rPr>
      </w:pPr>
      <w:r>
        <w:rPr>
          <w:color w:val="000000"/>
        </w:rPr>
        <w:tab/>
        <w:t>B. Sözcükteki ünlü harfleri sayarak.</w:t>
      </w:r>
    </w:p>
    <w:p w:rsidR="002E4C41" w:rsidRPr="00B73055" w:rsidRDefault="002E4C41" w:rsidP="00F64ED9">
      <w:pPr>
        <w:rPr>
          <w:color w:val="000000"/>
        </w:rPr>
      </w:pPr>
      <w:r>
        <w:rPr>
          <w:color w:val="000000"/>
        </w:rPr>
        <w:tab/>
        <w:t>C. Sözcükteki bütün harfleri sayarak.</w:t>
      </w:r>
    </w:p>
    <w:p w:rsidR="002E4C41" w:rsidRPr="00B73055" w:rsidRDefault="002E4C41" w:rsidP="002C1665">
      <w:pPr>
        <w:ind w:left="180"/>
        <w:rPr>
          <w:color w:val="000000"/>
        </w:rPr>
      </w:pPr>
    </w:p>
    <w:p w:rsidR="002E4C41" w:rsidRPr="00B73055" w:rsidRDefault="002E4C41" w:rsidP="00B170F5">
      <w:pPr>
        <w:jc w:val="center"/>
        <w:rPr>
          <w:b/>
          <w:color w:val="000000"/>
        </w:rPr>
      </w:pPr>
    </w:p>
    <w:p w:rsidR="002E4C41" w:rsidRPr="00FA7E21" w:rsidRDefault="002E4C41" w:rsidP="008B64D6">
      <w:pPr>
        <w:jc w:val="right"/>
        <w:rPr>
          <w:b/>
          <w:color w:val="FF0000"/>
        </w:rPr>
      </w:pPr>
      <w:r w:rsidRPr="00245AF7">
        <w:rPr>
          <w:color w:val="FF0000"/>
        </w:rPr>
        <w:t xml:space="preserve"> </w:t>
      </w:r>
      <w:r w:rsidRPr="00FA7E21">
        <w:rPr>
          <w:b/>
          <w:color w:val="FF0000"/>
        </w:rPr>
        <w:t>2</w:t>
      </w:r>
    </w:p>
    <w:p w:rsidR="002E4C41" w:rsidRDefault="002E4C41" w:rsidP="008F05D9">
      <w:pPr>
        <w:rPr>
          <w:b/>
          <w:color w:val="000000"/>
        </w:rPr>
      </w:pPr>
    </w:p>
    <w:p w:rsidR="002E4C41" w:rsidRDefault="002E4C41" w:rsidP="008F05D9">
      <w:pPr>
        <w:rPr>
          <w:b/>
          <w:color w:val="000000"/>
        </w:rPr>
      </w:pPr>
    </w:p>
    <w:p w:rsidR="002E4C41" w:rsidRDefault="002E4C41" w:rsidP="008F05D9">
      <w:pPr>
        <w:rPr>
          <w:b/>
          <w:color w:val="000000"/>
        </w:rPr>
      </w:pPr>
    </w:p>
    <w:p w:rsidR="002E4C41" w:rsidRDefault="002E4C41" w:rsidP="002830BE">
      <w:pPr>
        <w:rPr>
          <w:b/>
          <w:color w:val="000000"/>
        </w:rPr>
      </w:pPr>
      <w:r>
        <w:rPr>
          <w:b/>
          <w:color w:val="000000"/>
        </w:rPr>
        <w:t>16. TOBB İlköğretim Okulu’nun</w:t>
      </w:r>
      <w:r w:rsidRPr="00CC1272">
        <w:rPr>
          <w:b/>
          <w:color w:val="000000"/>
        </w:rPr>
        <w:t xml:space="preserve"> </w:t>
      </w:r>
      <w:r>
        <w:rPr>
          <w:b/>
          <w:color w:val="000000"/>
        </w:rPr>
        <w:t>3. sınıfında okuyan öğrenci sayısı 324’tür.Bu öğrencilerin 137 tanesi erkek olduğuna göre;kız öğrencilerin sayısı kaçtır?</w:t>
      </w:r>
    </w:p>
    <w:p w:rsidR="002E4C41" w:rsidRDefault="002E4C41" w:rsidP="002830BE">
      <w:pPr>
        <w:rPr>
          <w:color w:val="000000"/>
        </w:rPr>
      </w:pPr>
    </w:p>
    <w:p w:rsidR="002E4C41" w:rsidRPr="00B73055" w:rsidRDefault="002E4C41" w:rsidP="002830BE">
      <w:pPr>
        <w:rPr>
          <w:color w:val="000000"/>
        </w:rPr>
      </w:pPr>
      <w:r>
        <w:rPr>
          <w:color w:val="000000"/>
        </w:rPr>
        <w:tab/>
        <w:t>A. 187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B. 188</w:t>
      </w:r>
      <w:r>
        <w:rPr>
          <w:color w:val="000000"/>
        </w:rPr>
        <w:tab/>
      </w:r>
      <w:r>
        <w:rPr>
          <w:color w:val="000000"/>
        </w:rPr>
        <w:tab/>
        <w:t>C. 189</w:t>
      </w:r>
    </w:p>
    <w:p w:rsidR="002E4C41" w:rsidRPr="00B73055" w:rsidRDefault="002E4C41" w:rsidP="002830BE">
      <w:pPr>
        <w:rPr>
          <w:color w:val="000000"/>
        </w:rPr>
      </w:pPr>
    </w:p>
    <w:p w:rsidR="002E4C41" w:rsidRPr="00B73055" w:rsidRDefault="002E4C41" w:rsidP="002830BE">
      <w:pPr>
        <w:rPr>
          <w:color w:val="000000"/>
        </w:rPr>
      </w:pPr>
    </w:p>
    <w:p w:rsidR="002E4C41" w:rsidRPr="00383448" w:rsidRDefault="002E4C41" w:rsidP="002830BE">
      <w:pPr>
        <w:rPr>
          <w:b/>
          <w:color w:val="000000"/>
        </w:rPr>
      </w:pPr>
      <w:r>
        <w:rPr>
          <w:b/>
          <w:color w:val="000000"/>
        </w:rPr>
        <w:t>17</w:t>
      </w:r>
      <w:r w:rsidRPr="00383448">
        <w:rPr>
          <w:b/>
          <w:color w:val="000000"/>
        </w:rPr>
        <w:t>. Arda 9,ablası 23 yaşındadır.Babasının yaşı ikisinin yaşları toplamından 13 fazladır.Üçünün yaşları toplamı kaçtır?</w:t>
      </w:r>
    </w:p>
    <w:p w:rsidR="002E4C41" w:rsidRDefault="002E4C41" w:rsidP="002830BE">
      <w:pPr>
        <w:rPr>
          <w:color w:val="000000"/>
        </w:rPr>
      </w:pPr>
    </w:p>
    <w:p w:rsidR="002E4C41" w:rsidRPr="00B73055" w:rsidRDefault="002E4C41" w:rsidP="002830BE">
      <w:pPr>
        <w:rPr>
          <w:color w:val="000000"/>
        </w:rPr>
      </w:pPr>
      <w:r>
        <w:rPr>
          <w:color w:val="000000"/>
        </w:rPr>
        <w:tab/>
        <w:t>A. 75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B. 76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>C.</w:t>
      </w:r>
      <w:r>
        <w:rPr>
          <w:color w:val="000000"/>
        </w:rPr>
        <w:t>77</w:t>
      </w:r>
    </w:p>
    <w:p w:rsidR="002E4C41" w:rsidRDefault="002E4C41" w:rsidP="002830BE">
      <w:pPr>
        <w:rPr>
          <w:b/>
          <w:color w:val="000000"/>
        </w:rPr>
      </w:pPr>
    </w:p>
    <w:p w:rsidR="002E4C41" w:rsidRPr="00383448" w:rsidRDefault="002E4C41" w:rsidP="002830BE">
      <w:pPr>
        <w:rPr>
          <w:b/>
          <w:color w:val="000000"/>
        </w:rPr>
      </w:pPr>
      <w:r>
        <w:rPr>
          <w:b/>
          <w:color w:val="000000"/>
        </w:rPr>
        <w:t>18</w:t>
      </w:r>
      <w:r w:rsidRPr="00B73055">
        <w:rPr>
          <w:b/>
          <w:color w:val="000000"/>
        </w:rPr>
        <w:t>.</w:t>
      </w:r>
      <w:r w:rsidRPr="00B73055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383448">
        <w:rPr>
          <w:b/>
          <w:color w:val="000000"/>
        </w:rPr>
        <w:t xml:space="preserve">Bir kasap her gün bir önceki günden </w:t>
      </w:r>
      <w:smartTag w:uri="urn:schemas-microsoft-com:office:smarttags" w:element="metricconverter">
        <w:smartTagPr>
          <w:attr w:name="ProductID" w:val="7 kg"/>
        </w:smartTagPr>
        <w:r w:rsidRPr="00383448">
          <w:rPr>
            <w:b/>
            <w:color w:val="000000"/>
          </w:rPr>
          <w:t>7 kg</w:t>
        </w:r>
      </w:smartTag>
      <w:r w:rsidRPr="00383448">
        <w:rPr>
          <w:b/>
          <w:color w:val="000000"/>
        </w:rPr>
        <w:t xml:space="preserve"> fazla et satmaktadır.</w:t>
      </w:r>
    </w:p>
    <w:p w:rsidR="002E4C41" w:rsidRPr="00383448" w:rsidRDefault="002E4C41" w:rsidP="002830BE">
      <w:pPr>
        <w:rPr>
          <w:b/>
          <w:color w:val="000000"/>
        </w:rPr>
      </w:pPr>
      <w:r w:rsidRPr="00383448">
        <w:rPr>
          <w:b/>
          <w:color w:val="000000"/>
        </w:rPr>
        <w:t xml:space="preserve">Birinci gün </w:t>
      </w:r>
      <w:smartTag w:uri="urn:schemas-microsoft-com:office:smarttags" w:element="metricconverter">
        <w:smartTagPr>
          <w:attr w:name="ProductID" w:val="69 kg"/>
        </w:smartTagPr>
        <w:r w:rsidRPr="00383448">
          <w:rPr>
            <w:b/>
            <w:color w:val="000000"/>
          </w:rPr>
          <w:t>69 kg</w:t>
        </w:r>
      </w:smartTag>
      <w:r w:rsidRPr="00383448">
        <w:rPr>
          <w:b/>
          <w:color w:val="000000"/>
        </w:rPr>
        <w:t xml:space="preserve"> et sattığına göre,üç günde toplam kaç kg et satmıştır?</w:t>
      </w:r>
    </w:p>
    <w:p w:rsidR="002E4C41" w:rsidRPr="00B73055" w:rsidRDefault="002E4C41" w:rsidP="00FA7E21">
      <w:pPr>
        <w:rPr>
          <w:color w:val="000000"/>
        </w:rPr>
      </w:pPr>
      <w:r>
        <w:rPr>
          <w:color w:val="000000"/>
        </w:rPr>
        <w:t xml:space="preserve">           A. 228                         B. 230             C.232           </w:t>
      </w:r>
    </w:p>
    <w:p w:rsidR="002E4C41" w:rsidRPr="00B73055" w:rsidRDefault="002E4C41" w:rsidP="00FA7E21">
      <w:pPr>
        <w:rPr>
          <w:color w:val="000000"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0" type="#_x0000_t12" style="position:absolute;margin-left:286.1pt;margin-top:13.3pt;width:17.05pt;height:13.5pt;z-index:251665408" fillcolor="red" strokecolor="red"/>
        </w:pict>
      </w:r>
    </w:p>
    <w:p w:rsidR="002E4C41" w:rsidRDefault="002E4C41" w:rsidP="00FA7E21">
      <w:pPr>
        <w:rPr>
          <w:b/>
          <w:color w:val="000000"/>
        </w:rPr>
      </w:pPr>
      <w:r>
        <w:rPr>
          <w:noProof/>
        </w:rPr>
        <w:pict>
          <v:shape id="_x0000_s1031" type="#_x0000_t12" style="position:absolute;margin-left:56.8pt;margin-top:5.45pt;width:5.5pt;height:5.6pt;z-index:251660288" fillcolor="red" strokecolor="red" strokeweight="3pt">
            <v:shadow on="t" type="perspective" color="#3f3151" opacity=".5" offset="1pt" offset2="-1pt"/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267.45pt;margin-top:-.5pt;width:8.9pt;height:11.55pt;z-index:251664384" fillcolor="#00b0f0" strokecolor="#00b0f0"/>
        </w:pict>
      </w:r>
      <w:r>
        <w:rPr>
          <w:b/>
          <w:color w:val="000000"/>
        </w:rPr>
        <w:t xml:space="preserve">19.      4  6               Yandaki çıkarma işlemine göre ,       -        = kaçtır?         </w:t>
      </w:r>
    </w:p>
    <w:p w:rsidR="002E4C41" w:rsidRDefault="002E4C41" w:rsidP="00FA7E21">
      <w:pPr>
        <w:rPr>
          <w:color w:val="000000"/>
        </w:rPr>
      </w:pPr>
      <w:r>
        <w:rPr>
          <w:color w:val="000000"/>
        </w:rPr>
        <w:t xml:space="preserve">       </w:t>
      </w:r>
    </w:p>
    <w:p w:rsidR="002E4C41" w:rsidRPr="00FA7E21" w:rsidRDefault="002E4C41" w:rsidP="00FA7E21">
      <w:pPr>
        <w:ind w:left="405"/>
        <w:rPr>
          <w:color w:val="000000"/>
        </w:rPr>
      </w:pPr>
      <w:r>
        <w:rPr>
          <w:noProof/>
        </w:rPr>
        <w:pict>
          <v:shape id="_x0000_s1033" type="#_x0000_t5" style="position:absolute;left:0;text-align:left;margin-left:42.65pt;margin-top:0;width:8.9pt;height:11.55pt;z-index:251661312" fillcolor="#00b0f0" strokecolor="#00b0f0"/>
        </w:pict>
      </w:r>
      <w:r>
        <w:rPr>
          <w:color w:val="000000"/>
        </w:rPr>
        <w:t xml:space="preserve">    1</w:t>
      </w:r>
      <w:r w:rsidRPr="00FA7E21">
        <w:rPr>
          <w:color w:val="000000"/>
        </w:rPr>
        <w:t xml:space="preserve">       8      </w:t>
      </w:r>
      <w:r>
        <w:rPr>
          <w:color w:val="000000"/>
        </w:rPr>
        <w:t xml:space="preserve">                  A. 3            B. 4      C. 5</w:t>
      </w:r>
    </w:p>
    <w:p w:rsidR="002E4C41" w:rsidRDefault="002E4C41" w:rsidP="00FA7E21">
      <w:pPr>
        <w:rPr>
          <w:color w:val="00000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9.55pt;margin-top:6.2pt;width:71.35pt;height:.05pt;z-index:251662336" o:connectortype="straight"/>
        </w:pict>
      </w:r>
      <w:r>
        <w:rPr>
          <w:noProof/>
        </w:rPr>
        <w:pict>
          <v:shape id="_x0000_s1035" type="#_x0000_t32" style="position:absolute;margin-left:9.55pt;margin-top:1.3pt;width:15pt;height:.05pt;z-index:251663360" o:connectortype="straight"/>
        </w:pict>
      </w:r>
    </w:p>
    <w:p w:rsidR="002E4C41" w:rsidRPr="00817A05" w:rsidRDefault="002E4C41" w:rsidP="00FA7E21">
      <w:pPr>
        <w:ind w:left="405"/>
        <w:rPr>
          <w:color w:val="000000"/>
        </w:rPr>
      </w:pPr>
      <w:r>
        <w:rPr>
          <w:color w:val="000000"/>
        </w:rPr>
        <w:t xml:space="preserve">    2 </w:t>
      </w:r>
      <w:r w:rsidRPr="00817A05">
        <w:rPr>
          <w:color w:val="000000"/>
        </w:rPr>
        <w:t xml:space="preserve"> 8</w:t>
      </w:r>
      <w:r>
        <w:rPr>
          <w:color w:val="000000"/>
        </w:rPr>
        <w:t xml:space="preserve">   </w:t>
      </w:r>
      <w:r w:rsidRPr="00817A05">
        <w:rPr>
          <w:color w:val="000000"/>
        </w:rPr>
        <w:t>4</w:t>
      </w:r>
    </w:p>
    <w:p w:rsidR="002E4C41" w:rsidRDefault="002E4C41" w:rsidP="00FA7E21">
      <w:pPr>
        <w:ind w:left="1276"/>
        <w:rPr>
          <w:color w:val="000000"/>
        </w:rPr>
      </w:pPr>
      <w:r>
        <w:rPr>
          <w:color w:val="000000"/>
        </w:rPr>
        <w:t xml:space="preserve">        </w:t>
      </w:r>
    </w:p>
    <w:p w:rsidR="002E4C41" w:rsidRDefault="002E4C41" w:rsidP="00FA7E21">
      <w:pPr>
        <w:rPr>
          <w:color w:val="000000"/>
        </w:rPr>
      </w:pPr>
      <w:r w:rsidRPr="00FA7E21">
        <w:rPr>
          <w:b/>
          <w:color w:val="000000"/>
        </w:rPr>
        <w:t>20.</w:t>
      </w:r>
      <w:r>
        <w:rPr>
          <w:color w:val="000000"/>
        </w:rPr>
        <w:t xml:space="preserve">       8   7   2         </w:t>
      </w:r>
      <w:r>
        <w:rPr>
          <w:b/>
          <w:color w:val="000000"/>
        </w:rPr>
        <w:t>Yandaki çıkarma işlemine göre, C – A = kaçtır?</w:t>
      </w:r>
    </w:p>
    <w:p w:rsidR="002E4C41" w:rsidRDefault="002E4C41" w:rsidP="00FA7E21">
      <w:pPr>
        <w:rPr>
          <w:color w:val="000000"/>
        </w:rPr>
      </w:pPr>
      <w:r>
        <w:rPr>
          <w:color w:val="000000"/>
        </w:rPr>
        <w:t xml:space="preserve">      </w:t>
      </w:r>
    </w:p>
    <w:p w:rsidR="002E4C41" w:rsidRPr="00B73055" w:rsidRDefault="002E4C41" w:rsidP="00FA7E21">
      <w:pPr>
        <w:rPr>
          <w:color w:val="000000"/>
        </w:rPr>
      </w:pPr>
      <w:r>
        <w:rPr>
          <w:color w:val="000000"/>
        </w:rPr>
        <w:t xml:space="preserve">           </w:t>
      </w:r>
      <w:r w:rsidRPr="00AC6767">
        <w:rPr>
          <w:color w:val="FF0000"/>
        </w:rPr>
        <w:t>A</w:t>
      </w:r>
      <w:r>
        <w:rPr>
          <w:color w:val="FF0000"/>
        </w:rPr>
        <w:t xml:space="preserve">  </w:t>
      </w:r>
      <w:r w:rsidRPr="00AC6767">
        <w:rPr>
          <w:color w:val="FF0000"/>
        </w:rPr>
        <w:t xml:space="preserve"> B  C</w:t>
      </w:r>
      <w:r>
        <w:rPr>
          <w:color w:val="000000"/>
        </w:rPr>
        <w:t xml:space="preserve">                       A. 2           B. 3       C. 4</w:t>
      </w:r>
    </w:p>
    <w:p w:rsidR="002E4C41" w:rsidRDefault="002E4C41" w:rsidP="00FA7E21">
      <w:pPr>
        <w:rPr>
          <w:color w:val="000000"/>
        </w:rPr>
      </w:pPr>
      <w:r>
        <w:rPr>
          <w:noProof/>
        </w:rPr>
        <w:pict>
          <v:shape id="_x0000_s1036" type="#_x0000_t32" style="position:absolute;margin-left:12.55pt;margin-top:3.75pt;width:12pt;height:.05pt;z-index:251667456" o:connectortype="straight"/>
        </w:pict>
      </w:r>
      <w:r>
        <w:rPr>
          <w:noProof/>
        </w:rPr>
        <w:pict>
          <v:shape id="_x0000_s1037" type="#_x0000_t32" style="position:absolute;margin-left:12.55pt;margin-top:10.05pt;width:68.35pt;height:0;z-index:251666432" o:connectortype="straight"/>
        </w:pict>
      </w:r>
      <w:r>
        <w:rPr>
          <w:color w:val="000000"/>
        </w:rPr>
        <w:t xml:space="preserve">  </w:t>
      </w:r>
    </w:p>
    <w:p w:rsidR="002E4C41" w:rsidRDefault="002E4C41" w:rsidP="00FA7E21">
      <w:pPr>
        <w:rPr>
          <w:color w:val="000000"/>
        </w:rPr>
      </w:pPr>
      <w:r>
        <w:rPr>
          <w:color w:val="000000"/>
        </w:rPr>
        <w:t xml:space="preserve">           3   0    5</w:t>
      </w:r>
    </w:p>
    <w:p w:rsidR="002E4C41" w:rsidRDefault="002E4C41" w:rsidP="007E42E6">
      <w:pPr>
        <w:ind w:left="1245"/>
        <w:rPr>
          <w:color w:val="000000"/>
        </w:rPr>
      </w:pPr>
    </w:p>
    <w:p w:rsidR="002E4C41" w:rsidRDefault="002E4C41" w:rsidP="007E42E6">
      <w:pPr>
        <w:ind w:left="1245"/>
        <w:rPr>
          <w:b/>
          <w:i/>
          <w:color w:val="000000"/>
        </w:rPr>
      </w:pPr>
    </w:p>
    <w:p w:rsidR="002E4C41" w:rsidRPr="00AC6767" w:rsidRDefault="002E4C41" w:rsidP="007E42E6">
      <w:pPr>
        <w:ind w:left="1245"/>
        <w:rPr>
          <w:b/>
          <w:i/>
          <w:color w:val="000000"/>
        </w:rPr>
      </w:pPr>
    </w:p>
    <w:p w:rsidR="002E4C41" w:rsidRPr="00AC6767" w:rsidRDefault="002E4C41" w:rsidP="007E42E6">
      <w:pPr>
        <w:jc w:val="center"/>
        <w:rPr>
          <w:b/>
          <w:i/>
          <w:color w:val="FF0000"/>
        </w:rPr>
      </w:pPr>
      <w:r>
        <w:rPr>
          <w:b/>
          <w:i/>
          <w:color w:val="FF0000"/>
        </w:rPr>
        <w:t>T</w:t>
      </w:r>
      <w:r w:rsidRPr="00AC6767">
        <w:rPr>
          <w:b/>
          <w:i/>
          <w:color w:val="FF0000"/>
        </w:rPr>
        <w:t>EST BİTTİ. YANITLARINIZI KONTROL EDİNİZ.</w:t>
      </w:r>
    </w:p>
    <w:p w:rsidR="002E4C41" w:rsidRDefault="002E4C41" w:rsidP="00C30CA9">
      <w:pPr>
        <w:rPr>
          <w:b/>
          <w:color w:val="000000"/>
        </w:rPr>
      </w:pPr>
    </w:p>
    <w:p w:rsidR="002E4C41" w:rsidRPr="00FA7E21" w:rsidRDefault="002E4C41" w:rsidP="008B64D6">
      <w:pPr>
        <w:jc w:val="right"/>
        <w:rPr>
          <w:b/>
          <w:color w:val="FF0000"/>
        </w:rPr>
      </w:pPr>
      <w:r w:rsidRPr="00FA7E21">
        <w:rPr>
          <w:b/>
          <w:color w:val="FF0000"/>
        </w:rPr>
        <w:t xml:space="preserve"> 11</w:t>
      </w:r>
    </w:p>
    <w:p w:rsidR="002E4C41" w:rsidRPr="00B73055" w:rsidRDefault="002E4C41" w:rsidP="00C87926">
      <w:pPr>
        <w:jc w:val="center"/>
        <w:rPr>
          <w:b/>
          <w:color w:val="000000"/>
        </w:rPr>
      </w:pPr>
    </w:p>
    <w:p w:rsidR="002E4C41" w:rsidRDefault="002E4C41" w:rsidP="00ED0AF2">
      <w:pPr>
        <w:rPr>
          <w:b/>
        </w:rPr>
      </w:pPr>
      <w:r w:rsidRPr="002021F2">
        <w:rPr>
          <w:b/>
        </w:rPr>
        <w:t>10.</w:t>
      </w:r>
      <w:r>
        <w:rPr>
          <w:b/>
        </w:rPr>
        <w:t xml:space="preserve"> 244 sayısının en yakın onluğa yuvarlanmış hali hangisidir?</w:t>
      </w:r>
    </w:p>
    <w:p w:rsidR="002E4C41" w:rsidRDefault="002E4C41" w:rsidP="00ED0AF2">
      <w:r>
        <w:rPr>
          <w:b/>
        </w:rPr>
        <w:t xml:space="preserve">         </w:t>
      </w:r>
      <w:r w:rsidRPr="00F31DCB">
        <w:t xml:space="preserve">A. 240      </w:t>
      </w:r>
      <w:r>
        <w:t xml:space="preserve">          </w:t>
      </w:r>
      <w:r w:rsidRPr="00F31DCB">
        <w:t xml:space="preserve">  B. 250       </w:t>
      </w:r>
      <w:r>
        <w:t xml:space="preserve">             </w:t>
      </w:r>
      <w:r w:rsidRPr="00F31DCB">
        <w:t xml:space="preserve"> C. 260</w:t>
      </w:r>
    </w:p>
    <w:p w:rsidR="002E4C41" w:rsidRDefault="002E4C41" w:rsidP="00ED0AF2">
      <w:pPr>
        <w:rPr>
          <w:b/>
        </w:rPr>
      </w:pPr>
    </w:p>
    <w:p w:rsidR="002E4C41" w:rsidRPr="004C37CA" w:rsidRDefault="002E4C41" w:rsidP="00ED0AF2">
      <w:pPr>
        <w:rPr>
          <w:b/>
        </w:rPr>
      </w:pPr>
      <w:r w:rsidRPr="004C37CA">
        <w:rPr>
          <w:b/>
        </w:rPr>
        <w:t xml:space="preserve">11. 8, 0, 9 rakamlarını birer kez kullandığımızda,yazabileceğimiz üç basamaklı </w:t>
      </w:r>
      <w:r w:rsidRPr="004C37CA">
        <w:rPr>
          <w:b/>
          <w:u w:val="single"/>
        </w:rPr>
        <w:t xml:space="preserve">en büyük </w:t>
      </w:r>
      <w:r w:rsidRPr="004C37CA">
        <w:rPr>
          <w:b/>
        </w:rPr>
        <w:t>doğal sayı kaçtır?</w:t>
      </w:r>
    </w:p>
    <w:p w:rsidR="002E4C41" w:rsidRDefault="002E4C41" w:rsidP="00ED0AF2">
      <w:r>
        <w:t xml:space="preserve">         A. 809                  B. 908                     C. 980</w:t>
      </w:r>
    </w:p>
    <w:p w:rsidR="002E4C41" w:rsidRDefault="002E4C41" w:rsidP="00ED0AF2">
      <w:pPr>
        <w:rPr>
          <w:b/>
        </w:rPr>
      </w:pPr>
    </w:p>
    <w:p w:rsidR="002E4C41" w:rsidRDefault="002E4C41" w:rsidP="00ED0AF2">
      <w:pPr>
        <w:rPr>
          <w:b/>
        </w:rPr>
      </w:pPr>
      <w:r w:rsidRPr="00656FCD">
        <w:rPr>
          <w:b/>
        </w:rPr>
        <w:t>12.739 sayısının onlar ve yüzler basamağındaki rakamlarının yerleri değiştiriliyor.Oluşan sayı aşağıdakilerden hangisidir?</w:t>
      </w:r>
    </w:p>
    <w:p w:rsidR="002E4C41" w:rsidRPr="00656FCD" w:rsidRDefault="002E4C41" w:rsidP="00ED0AF2">
      <w:pPr>
        <w:rPr>
          <w:color w:val="000000"/>
        </w:rPr>
      </w:pPr>
      <w:r>
        <w:t xml:space="preserve">        </w:t>
      </w:r>
      <w:r w:rsidRPr="00656FCD">
        <w:t xml:space="preserve"> A. 973        </w:t>
      </w:r>
      <w:r>
        <w:t xml:space="preserve">        </w:t>
      </w:r>
      <w:r w:rsidRPr="00656FCD">
        <w:t xml:space="preserve">  B. 397     </w:t>
      </w:r>
      <w:r>
        <w:t xml:space="preserve">              </w:t>
      </w:r>
      <w:r w:rsidRPr="00656FCD">
        <w:t xml:space="preserve">  C.379</w:t>
      </w:r>
    </w:p>
    <w:p w:rsidR="002E4C41" w:rsidRDefault="002E4C41" w:rsidP="004C37CA">
      <w:pPr>
        <w:rPr>
          <w:b/>
          <w:color w:val="000000"/>
        </w:rPr>
      </w:pPr>
    </w:p>
    <w:p w:rsidR="002E4C41" w:rsidRDefault="002E4C41" w:rsidP="004C37CA">
      <w:pPr>
        <w:rPr>
          <w:color w:val="000000"/>
        </w:rPr>
      </w:pPr>
      <w:r>
        <w:rPr>
          <w:noProof/>
        </w:rPr>
        <w:pict>
          <v:shape id="_x0000_s1038" type="#_x0000_t202" style="position:absolute;margin-left:170.8pt;margin-top:2.8pt;width:13.35pt;height:8.85pt;z-index:251656192">
            <v:textbox style="mso-next-textbox:#_x0000_s1038">
              <w:txbxContent>
                <w:p w:rsidR="002E4C41" w:rsidRDefault="002E4C41" w:rsidP="00AE5DFA"/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69.45pt;margin-top:2.8pt;width:13.35pt;height:8.85pt;z-index:251655168">
            <v:textbox style="mso-next-textbox:#_x0000_s1039">
              <w:txbxContent>
                <w:p w:rsidR="002E4C41" w:rsidRDefault="002E4C41" w:rsidP="00AE5DFA"/>
              </w:txbxContent>
            </v:textbox>
          </v:shape>
        </w:pict>
      </w:r>
      <w:r>
        <w:rPr>
          <w:b/>
          <w:color w:val="000000"/>
        </w:rPr>
        <w:t>13</w:t>
      </w:r>
      <w:r w:rsidRPr="00AE5DFA">
        <w:rPr>
          <w:color w:val="000000"/>
        </w:rPr>
        <w:t xml:space="preserve">. </w:t>
      </w:r>
      <w:r w:rsidRPr="007827C3">
        <w:rPr>
          <w:b/>
          <w:color w:val="000000"/>
        </w:rPr>
        <w:t>56 + 73 +       = 178 işleminde        yerine hangi sayı yazılmalıdır?</w:t>
      </w:r>
    </w:p>
    <w:p w:rsidR="002E4C41" w:rsidRDefault="002E4C41" w:rsidP="004C37CA">
      <w:pPr>
        <w:rPr>
          <w:color w:val="000000"/>
        </w:rPr>
      </w:pPr>
    </w:p>
    <w:p w:rsidR="002E4C41" w:rsidRPr="00B73055" w:rsidRDefault="002E4C41" w:rsidP="004C37CA">
      <w:pPr>
        <w:rPr>
          <w:color w:val="000000"/>
        </w:rPr>
      </w:pPr>
      <w:r>
        <w:rPr>
          <w:color w:val="000000"/>
        </w:rPr>
        <w:t xml:space="preserve">          A. 47                   B. 48                       C.49</w:t>
      </w:r>
    </w:p>
    <w:p w:rsidR="002E4C41" w:rsidRPr="00B73055" w:rsidRDefault="002E4C41" w:rsidP="00767B88">
      <w:pPr>
        <w:rPr>
          <w:color w:val="000000"/>
        </w:rPr>
      </w:pPr>
    </w:p>
    <w:p w:rsidR="002E4C41" w:rsidRDefault="002E4C41" w:rsidP="007827C3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</w:p>
    <w:p w:rsidR="002E4C41" w:rsidRPr="00F71305" w:rsidRDefault="002E4C41" w:rsidP="00E71239">
      <w:pPr>
        <w:rPr>
          <w:b/>
        </w:rPr>
      </w:pPr>
      <w:r>
        <w:rPr>
          <w:b/>
          <w:color w:val="000000"/>
        </w:rPr>
        <w:t>14</w:t>
      </w:r>
      <w:r w:rsidRPr="00B73055">
        <w:rPr>
          <w:b/>
          <w:color w:val="000000"/>
        </w:rPr>
        <w:t>.</w:t>
      </w:r>
      <w:r w:rsidRPr="00B73055">
        <w:rPr>
          <w:color w:val="000000"/>
        </w:rPr>
        <w:t xml:space="preserve">  </w:t>
      </w:r>
      <w:r w:rsidRPr="00F71305">
        <w:rPr>
          <w:b/>
        </w:rPr>
        <w:t xml:space="preserve">    </w:t>
      </w:r>
      <w:r>
        <w:rPr>
          <w:b/>
        </w:rPr>
        <w:t>Aşağıda</w:t>
      </w:r>
      <w:r w:rsidRPr="00F71305">
        <w:rPr>
          <w:b/>
        </w:rPr>
        <w:t xml:space="preserve">ki toplama işleminde </w:t>
      </w:r>
      <w:r w:rsidRPr="00F71305">
        <w:rPr>
          <w:b/>
          <w:color w:val="FF0000"/>
        </w:rPr>
        <w:t>A A A</w:t>
      </w:r>
      <w:r w:rsidRPr="00F71305">
        <w:rPr>
          <w:b/>
        </w:rPr>
        <w:t xml:space="preserve"> yerine hangi sayı yazılmalıdır?</w:t>
      </w:r>
    </w:p>
    <w:p w:rsidR="002E4C41" w:rsidRDefault="002E4C41" w:rsidP="002830BE">
      <w:pPr>
        <w:rPr>
          <w:b/>
        </w:rPr>
      </w:pPr>
    </w:p>
    <w:p w:rsidR="002E4C41" w:rsidRPr="00F71305" w:rsidRDefault="002E4C41" w:rsidP="00E71239">
      <w:pPr>
        <w:ind w:firstLine="708"/>
        <w:rPr>
          <w:b/>
        </w:rPr>
      </w:pPr>
      <w:r w:rsidRPr="00F71305">
        <w:rPr>
          <w:b/>
        </w:rPr>
        <w:t xml:space="preserve">  </w:t>
      </w:r>
      <w:r>
        <w:rPr>
          <w:b/>
        </w:rPr>
        <w:t xml:space="preserve"> </w:t>
      </w:r>
      <w:r w:rsidRPr="00F71305">
        <w:rPr>
          <w:b/>
        </w:rPr>
        <w:t>2  2 7</w:t>
      </w:r>
    </w:p>
    <w:p w:rsidR="002E4C41" w:rsidRPr="00711370" w:rsidRDefault="002E4C41" w:rsidP="002830BE">
      <w:pPr>
        <w:rPr>
          <w:b/>
          <w:color w:val="FF0000"/>
          <w:sz w:val="22"/>
          <w:szCs w:val="22"/>
        </w:rPr>
      </w:pPr>
      <w:r w:rsidRPr="00F71305">
        <w:rPr>
          <w:b/>
        </w:rPr>
        <w:t xml:space="preserve">   </w:t>
      </w:r>
      <w:r>
        <w:rPr>
          <w:b/>
        </w:rPr>
        <w:t xml:space="preserve">        </w:t>
      </w:r>
      <w:r w:rsidRPr="00F71305">
        <w:rPr>
          <w:b/>
        </w:rPr>
        <w:t xml:space="preserve">  </w:t>
      </w:r>
      <w:r>
        <w:rPr>
          <w:b/>
        </w:rPr>
        <w:t xml:space="preserve"> </w:t>
      </w:r>
      <w:r w:rsidRPr="00711370">
        <w:rPr>
          <w:b/>
          <w:color w:val="FF0000"/>
          <w:sz w:val="22"/>
          <w:szCs w:val="22"/>
        </w:rPr>
        <w:t>A A A</w:t>
      </w:r>
    </w:p>
    <w:p w:rsidR="002E4C41" w:rsidRPr="00F71305" w:rsidRDefault="002E4C41" w:rsidP="002830BE">
      <w:pPr>
        <w:rPr>
          <w:b/>
        </w:rPr>
      </w:pPr>
      <w:r>
        <w:rPr>
          <w:noProof/>
        </w:rPr>
        <w:pict>
          <v:group id="_x0000_s1040" style="position:absolute;margin-left:17.1pt;margin-top:3.6pt;width:12pt;height:10.35pt;z-index:251658240" coordorigin="5522,3223" coordsize="240,207">
            <v:shape id="_x0000_s1041" type="#_x0000_t32" style="position:absolute;left:5646;top:3223;width:1;height:207" o:connectortype="straight"/>
            <v:shape id="_x0000_s1042" type="#_x0000_t32" style="position:absolute;left:5522;top:3338;width:240;height:1;flip:x" o:connectortype="straight"/>
          </v:group>
        </w:pict>
      </w:r>
      <w:r>
        <w:rPr>
          <w:b/>
        </w:rPr>
        <w:t xml:space="preserve">        </w:t>
      </w:r>
      <w:r w:rsidRPr="00F71305">
        <w:rPr>
          <w:b/>
        </w:rPr>
        <w:t xml:space="preserve"> </w:t>
      </w:r>
      <w:r>
        <w:rPr>
          <w:b/>
        </w:rPr>
        <w:t xml:space="preserve">     </w:t>
      </w:r>
      <w:r w:rsidRPr="00F71305">
        <w:rPr>
          <w:b/>
        </w:rPr>
        <w:t>3  6  9</w:t>
      </w:r>
    </w:p>
    <w:p w:rsidR="002E4C41" w:rsidRDefault="002E4C41" w:rsidP="002830BE">
      <w:pPr>
        <w:rPr>
          <w:b/>
        </w:rPr>
      </w:pPr>
      <w:r>
        <w:rPr>
          <w:noProof/>
        </w:rPr>
        <w:pict>
          <v:shape id="_x0000_s1043" type="#_x0000_t32" style="position:absolute;margin-left:18pt;margin-top:4.75pt;width:1in;height:0;z-index:251657216" o:connectortype="straight"/>
        </w:pict>
      </w:r>
      <w:r w:rsidRPr="00F71305">
        <w:rPr>
          <w:b/>
        </w:rPr>
        <w:t xml:space="preserve">  </w:t>
      </w:r>
      <w:r>
        <w:rPr>
          <w:b/>
        </w:rPr>
        <w:t xml:space="preserve">       </w:t>
      </w:r>
    </w:p>
    <w:p w:rsidR="002E4C41" w:rsidRPr="00F71305" w:rsidRDefault="002E4C41" w:rsidP="002830BE">
      <w:pPr>
        <w:rPr>
          <w:b/>
        </w:rPr>
      </w:pPr>
      <w:r>
        <w:rPr>
          <w:b/>
        </w:rPr>
        <w:t xml:space="preserve">             </w:t>
      </w:r>
      <w:r w:rsidRPr="00F71305">
        <w:rPr>
          <w:b/>
        </w:rPr>
        <w:t xml:space="preserve"> 9  2  9</w:t>
      </w:r>
    </w:p>
    <w:p w:rsidR="002E4C41" w:rsidRDefault="002E4C41" w:rsidP="00767B88">
      <w:pPr>
        <w:rPr>
          <w:b/>
          <w:color w:val="000000"/>
        </w:rPr>
      </w:pPr>
    </w:p>
    <w:p w:rsidR="002E4C41" w:rsidRDefault="002E4C41" w:rsidP="002830BE">
      <w:pPr>
        <w:pStyle w:val="ListParagraph"/>
        <w:numPr>
          <w:ilvl w:val="0"/>
          <w:numId w:val="4"/>
        </w:numPr>
      </w:pPr>
      <w:r>
        <w:t>333                 B. 222                      C. 111</w:t>
      </w:r>
    </w:p>
    <w:p w:rsidR="002E4C41" w:rsidRDefault="002E4C41" w:rsidP="00767B88">
      <w:pPr>
        <w:rPr>
          <w:b/>
          <w:color w:val="000000"/>
        </w:rPr>
      </w:pPr>
    </w:p>
    <w:p w:rsidR="002E4C41" w:rsidRDefault="002E4C41" w:rsidP="00767B88">
      <w:pPr>
        <w:rPr>
          <w:b/>
          <w:color w:val="000000"/>
        </w:rPr>
      </w:pPr>
    </w:p>
    <w:p w:rsidR="002E4C41" w:rsidRPr="007E4756" w:rsidRDefault="002E4C41" w:rsidP="00767B88">
      <w:pPr>
        <w:rPr>
          <w:color w:val="000000"/>
          <w:sz w:val="36"/>
          <w:szCs w:val="36"/>
        </w:rPr>
      </w:pPr>
      <w:r>
        <w:rPr>
          <w:b/>
          <w:color w:val="000000"/>
        </w:rPr>
        <w:t>15</w:t>
      </w:r>
      <w:r w:rsidRPr="007E4756">
        <w:rPr>
          <w:color w:val="000000"/>
        </w:rPr>
        <w:t>.</w:t>
      </w:r>
      <w:r w:rsidRPr="007E4756">
        <w:rPr>
          <w:color w:val="000000"/>
          <w:sz w:val="28"/>
          <w:szCs w:val="28"/>
        </w:rPr>
        <w:t xml:space="preserve">        8 4 5</w:t>
      </w:r>
      <w:r>
        <w:rPr>
          <w:color w:val="000000"/>
          <w:sz w:val="36"/>
          <w:szCs w:val="36"/>
        </w:rPr>
        <w:t xml:space="preserve">     </w:t>
      </w:r>
      <w:r w:rsidRPr="007E4756">
        <w:rPr>
          <w:color w:val="000000"/>
          <w:sz w:val="36"/>
          <w:szCs w:val="36"/>
        </w:rPr>
        <w:t xml:space="preserve">  </w:t>
      </w:r>
      <w:r w:rsidRPr="007E4756">
        <w:rPr>
          <w:b/>
          <w:color w:val="000000"/>
        </w:rPr>
        <w:t>Yandaki çıkarma işleminde verilmeyen terimdeki</w:t>
      </w:r>
      <w:r w:rsidRPr="007E4756">
        <w:rPr>
          <w:color w:val="000000"/>
          <w:sz w:val="36"/>
          <w:szCs w:val="36"/>
        </w:rPr>
        <w:t xml:space="preserve"> </w:t>
      </w:r>
    </w:p>
    <w:p w:rsidR="002E4C41" w:rsidRPr="007E4756" w:rsidRDefault="002E4C41" w:rsidP="00767B88">
      <w:pPr>
        <w:rPr>
          <w:b/>
          <w:color w:val="000000"/>
        </w:rPr>
      </w:pPr>
      <w:r w:rsidRPr="007E4756">
        <w:rPr>
          <w:color w:val="000000"/>
          <w:sz w:val="28"/>
          <w:szCs w:val="28"/>
        </w:rPr>
        <w:t xml:space="preserve">       -   </w:t>
      </w:r>
      <w:r w:rsidRPr="007E4756">
        <w:rPr>
          <w:rFonts w:ascii="ayta" w:hAnsi="ayta" w:cs="Arial"/>
          <w:color w:val="000000"/>
          <w:sz w:val="28"/>
          <w:szCs w:val="28"/>
        </w:rPr>
        <w:sym w:font="Wingdings 3" w:char="F081"/>
      </w:r>
      <w:r w:rsidRPr="007E4756">
        <w:rPr>
          <w:rFonts w:ascii="ayta" w:hAnsi="ayta" w:cs="Arial"/>
          <w:color w:val="000000"/>
          <w:sz w:val="28"/>
          <w:szCs w:val="28"/>
        </w:rPr>
        <w:sym w:font="Wingdings 2" w:char="F0EA"/>
      </w:r>
      <w:r w:rsidRPr="007E4756">
        <w:rPr>
          <w:rFonts w:ascii="ayta" w:hAnsi="ayta" w:cs="Arial"/>
          <w:color w:val="000000"/>
          <w:sz w:val="28"/>
          <w:szCs w:val="28"/>
        </w:rPr>
        <w:sym w:font="Wingdings 2" w:char="F0A1"/>
      </w:r>
      <w:r w:rsidRPr="007E4756">
        <w:rPr>
          <w:rFonts w:ascii="ayta" w:hAnsi="ayta" w:cs="Arial"/>
          <w:color w:val="000000"/>
          <w:sz w:val="36"/>
          <w:szCs w:val="36"/>
        </w:rPr>
        <w:t xml:space="preserve">          </w:t>
      </w:r>
      <w:r w:rsidRPr="007E4756">
        <w:rPr>
          <w:rFonts w:ascii="ayta" w:hAnsi="ayta" w:cs="Arial"/>
          <w:color w:val="000000"/>
        </w:rPr>
        <w:sym w:font="Wingdings 3" w:char="F081"/>
      </w:r>
      <w:r w:rsidRPr="007E4756">
        <w:rPr>
          <w:rFonts w:ascii="ayta" w:hAnsi="ayta" w:cs="Arial"/>
          <w:color w:val="000000"/>
        </w:rPr>
        <w:t xml:space="preserve"> </w:t>
      </w:r>
      <w:r w:rsidRPr="007E4756">
        <w:rPr>
          <w:color w:val="000000"/>
        </w:rPr>
        <w:t>+</w:t>
      </w:r>
      <w:r w:rsidRPr="007E4756">
        <w:rPr>
          <w:rFonts w:ascii="ayta" w:hAnsi="ayta" w:cs="Arial"/>
          <w:color w:val="000000"/>
        </w:rPr>
        <w:t xml:space="preserve"> </w:t>
      </w:r>
      <w:r w:rsidRPr="007E4756">
        <w:rPr>
          <w:rFonts w:ascii="ayta" w:hAnsi="ayta" w:cs="Arial"/>
          <w:color w:val="000000"/>
        </w:rPr>
        <w:sym w:font="Wingdings 2" w:char="F0EA"/>
      </w:r>
      <w:r w:rsidRPr="007E4756">
        <w:rPr>
          <w:rFonts w:ascii="ayta" w:hAnsi="ayta" w:cs="Arial"/>
          <w:color w:val="000000"/>
        </w:rPr>
        <w:t xml:space="preserve"> </w:t>
      </w:r>
      <w:r w:rsidRPr="007E4756">
        <w:rPr>
          <w:color w:val="000000"/>
        </w:rPr>
        <w:t xml:space="preserve">+ </w:t>
      </w:r>
      <w:r w:rsidRPr="007E4756">
        <w:rPr>
          <w:rFonts w:ascii="ayta" w:hAnsi="ayta" w:cs="Arial"/>
          <w:color w:val="000000"/>
        </w:rPr>
        <w:sym w:font="Wingdings 2" w:char="F0A1"/>
      </w:r>
      <w:r w:rsidRPr="007E4756">
        <w:rPr>
          <w:rFonts w:ascii="ayta" w:hAnsi="ayta" w:cs="Arial"/>
          <w:color w:val="000000"/>
        </w:rPr>
        <w:t xml:space="preserve"> </w:t>
      </w:r>
      <w:r w:rsidRPr="007E4756">
        <w:rPr>
          <w:b/>
          <w:color w:val="000000"/>
        </w:rPr>
        <w:t>işleminin  sonucu kaçtır?</w:t>
      </w:r>
    </w:p>
    <w:p w:rsidR="002E4C41" w:rsidRPr="007E4756" w:rsidRDefault="002E4C41" w:rsidP="00767B88">
      <w:pPr>
        <w:rPr>
          <w:color w:val="000000"/>
          <w:sz w:val="28"/>
          <w:szCs w:val="28"/>
        </w:rPr>
      </w:pPr>
      <w:r>
        <w:rPr>
          <w:noProof/>
        </w:rPr>
        <w:pict>
          <v:line id="_x0000_s1044" style="position:absolute;z-index:251648000" from="24pt,-.65pt" to="90pt,-.65pt"/>
        </w:pict>
      </w:r>
      <w:r w:rsidRPr="007E4756">
        <w:rPr>
          <w:rFonts w:ascii="ayta" w:hAnsi="ayta" w:cs="Arial"/>
          <w:color w:val="000000"/>
          <w:sz w:val="28"/>
          <w:szCs w:val="28"/>
        </w:rPr>
        <w:t xml:space="preserve">           </w:t>
      </w:r>
      <w:r w:rsidRPr="007E4756">
        <w:rPr>
          <w:color w:val="000000"/>
          <w:sz w:val="28"/>
          <w:szCs w:val="28"/>
        </w:rPr>
        <w:t xml:space="preserve">3 2 7 </w:t>
      </w:r>
    </w:p>
    <w:p w:rsidR="002E4C41" w:rsidRPr="00B73055" w:rsidRDefault="002E4C41" w:rsidP="00767B88">
      <w:pPr>
        <w:rPr>
          <w:color w:val="000000"/>
        </w:rPr>
      </w:pPr>
      <w:r w:rsidRPr="00B73055">
        <w:rPr>
          <w:rFonts w:ascii="ayta" w:hAnsi="ayta" w:cs="Arial"/>
          <w:color w:val="000000"/>
          <w:sz w:val="36"/>
          <w:szCs w:val="36"/>
        </w:rPr>
        <w:t xml:space="preserve">                     </w:t>
      </w:r>
      <w:r w:rsidRPr="00B73055">
        <w:rPr>
          <w:rFonts w:ascii="ayta" w:hAnsi="ayta" w:cs="Arial"/>
          <w:color w:val="000000"/>
          <w:sz w:val="36"/>
          <w:szCs w:val="36"/>
        </w:rPr>
        <w:tab/>
      </w:r>
      <w:r>
        <w:rPr>
          <w:color w:val="000000"/>
        </w:rPr>
        <w:t>A.  13</w:t>
      </w:r>
      <w:r>
        <w:rPr>
          <w:color w:val="000000"/>
        </w:rPr>
        <w:tab/>
      </w:r>
      <w:r>
        <w:rPr>
          <w:color w:val="000000"/>
        </w:rPr>
        <w:tab/>
        <w:t>B. 14</w:t>
      </w:r>
      <w:r>
        <w:rPr>
          <w:color w:val="000000"/>
        </w:rPr>
        <w:tab/>
      </w:r>
      <w:r>
        <w:rPr>
          <w:color w:val="000000"/>
        </w:rPr>
        <w:tab/>
        <w:t>C. 15</w:t>
      </w:r>
    </w:p>
    <w:p w:rsidR="002E4C41" w:rsidRPr="00B73055" w:rsidRDefault="002E4C41" w:rsidP="00767B88">
      <w:pPr>
        <w:rPr>
          <w:color w:val="000000"/>
        </w:rPr>
      </w:pPr>
    </w:p>
    <w:p w:rsidR="002E4C41" w:rsidRPr="00B73055" w:rsidRDefault="002E4C41" w:rsidP="000575DC">
      <w:pPr>
        <w:ind w:right="-214"/>
        <w:rPr>
          <w:color w:val="000000"/>
        </w:rPr>
      </w:pPr>
    </w:p>
    <w:p w:rsidR="002E4C41" w:rsidRPr="00FA7E21" w:rsidRDefault="002E4C41" w:rsidP="008B64D6">
      <w:pPr>
        <w:jc w:val="right"/>
        <w:rPr>
          <w:b/>
          <w:color w:val="FF0000"/>
        </w:rPr>
      </w:pPr>
      <w:r w:rsidRPr="00FA7E21">
        <w:rPr>
          <w:b/>
          <w:color w:val="FF0000"/>
        </w:rPr>
        <w:t xml:space="preserve"> 10</w:t>
      </w:r>
    </w:p>
    <w:p w:rsidR="002E4C41" w:rsidRDefault="002E4C41" w:rsidP="00F64ED9">
      <w:pPr>
        <w:rPr>
          <w:b/>
          <w:color w:val="000000"/>
        </w:rPr>
      </w:pPr>
    </w:p>
    <w:p w:rsidR="002E4C41" w:rsidRDefault="002E4C41" w:rsidP="00F64ED9">
      <w:pPr>
        <w:rPr>
          <w:b/>
          <w:color w:val="000000"/>
        </w:rPr>
      </w:pPr>
    </w:p>
    <w:p w:rsidR="002E4C41" w:rsidRDefault="002E4C41" w:rsidP="00F64ED9">
      <w:pPr>
        <w:rPr>
          <w:b/>
          <w:color w:val="000000"/>
        </w:rPr>
      </w:pPr>
      <w:r>
        <w:rPr>
          <w:noProof/>
        </w:rPr>
        <w:pict>
          <v:shape id="_x0000_s1045" type="#_x0000_t202" style="position:absolute;margin-left:112.5pt;margin-top:-15.55pt;width:168.85pt;height:55.5pt;z-index:251654144">
            <v:textbox style="mso-next-textbox:#_x0000_s1045">
              <w:txbxContent>
                <w:p w:rsidR="002E4C41" w:rsidRDefault="002E4C41">
                  <w:r>
                    <w:t>Yandaki varlığın adı,aşağıdaki hangi tümcede farklı anlamda kullanılmıştır?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20.25pt;margin-top:-15.55pt;width:92.25pt;height:55.5pt;z-index:251653120">
            <v:textbox style="mso-next-textbox:#_x0000_s1046">
              <w:txbxContent>
                <w:p w:rsidR="002E4C41" w:rsidRDefault="002E4C41">
                  <w:hyperlink r:id="rId13" w:history="1">
                    <w:r w:rsidRPr="00933C28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 id="ipfnpP0LJyO1TMiAM:" o:spid="_x0000_i1032" type="#_x0000_t75" alt="http://t0.gstatic.com/images?q=tbn:npP0LJyO1TMiAM:http://www.ciceksehri.com/wp-content/uploads/2009/09/guel-resimleri-010.jpg" href="http://images.google.com.tr/imgres?imgurl=http://www.ciceksehri.com/wp-content/uploads/2009/09/guel-resimleri-010.jpg&amp;imgrefurl=http://www.ciceksehri.com/cicek/gul-resimleri/page/5/&amp;usg=__u1Zu-NkW8i-Ho3l1i0PAmAngWVc=&amp;h=393&amp;w=400&amp;sz=16&amp;hl=tr&amp;start=6&amp;itbs=1&amp;tbnid=npP0LJyO1TMiAM:&amp;tbnh=122&amp;tbnw=124&amp;prev=/images?q=g%C3%BCl&amp;gbv=2&amp;hl=" style="width:69pt;height:58.5pt;visibility:visible" o:button="t">
                          <v:fill o:detectmouseclick="t"/>
                          <v:imagedata r:id="rId14" o:title=""/>
                        </v:shape>
                      </w:pict>
                    </w:r>
                  </w:hyperlink>
                </w:p>
              </w:txbxContent>
            </v:textbox>
          </v:shape>
        </w:pict>
      </w:r>
    </w:p>
    <w:p w:rsidR="002E4C41" w:rsidRPr="00B73055" w:rsidRDefault="002E4C41" w:rsidP="00FF33E8">
      <w:pPr>
        <w:rPr>
          <w:color w:val="000000"/>
        </w:rPr>
      </w:pPr>
      <w:r w:rsidRPr="00B73055">
        <w:rPr>
          <w:b/>
          <w:color w:val="000000"/>
        </w:rPr>
        <w:t xml:space="preserve">7.  </w:t>
      </w:r>
    </w:p>
    <w:p w:rsidR="002E4C41" w:rsidRPr="00B73055" w:rsidRDefault="002E4C41" w:rsidP="000575DC">
      <w:pPr>
        <w:ind w:right="-214"/>
        <w:rPr>
          <w:color w:val="000000"/>
        </w:rPr>
      </w:pPr>
    </w:p>
    <w:p w:rsidR="002E4C41" w:rsidRDefault="002E4C41" w:rsidP="00F64ED9">
      <w:pPr>
        <w:rPr>
          <w:b/>
          <w:color w:val="000000"/>
        </w:rPr>
      </w:pPr>
      <w:r>
        <w:rPr>
          <w:b/>
          <w:color w:val="000000"/>
        </w:rPr>
        <w:t xml:space="preserve">    </w:t>
      </w:r>
    </w:p>
    <w:p w:rsidR="002E4C41" w:rsidRDefault="002E4C41" w:rsidP="00F64ED9">
      <w:pPr>
        <w:rPr>
          <w:b/>
          <w:color w:val="000000"/>
        </w:rPr>
      </w:pPr>
      <w:r>
        <w:rPr>
          <w:b/>
          <w:color w:val="000000"/>
        </w:rPr>
        <w:t xml:space="preserve">           A. </w:t>
      </w:r>
      <w:r w:rsidRPr="00FF33E8">
        <w:rPr>
          <w:color w:val="000000"/>
        </w:rPr>
        <w:t>Anneme bir deste gül aldım.</w:t>
      </w:r>
    </w:p>
    <w:p w:rsidR="002E4C41" w:rsidRDefault="002E4C41" w:rsidP="00F64ED9">
      <w:pPr>
        <w:rPr>
          <w:b/>
          <w:color w:val="000000"/>
        </w:rPr>
      </w:pPr>
      <w:r>
        <w:rPr>
          <w:b/>
          <w:color w:val="000000"/>
        </w:rPr>
        <w:t xml:space="preserve">           B. </w:t>
      </w:r>
      <w:r w:rsidRPr="00FF33E8">
        <w:rPr>
          <w:color w:val="000000"/>
        </w:rPr>
        <w:t>İsterim ki çocuklar ağlamasın,</w:t>
      </w:r>
      <w:r>
        <w:rPr>
          <w:color w:val="000000"/>
        </w:rPr>
        <w:t xml:space="preserve"> </w:t>
      </w:r>
      <w:r w:rsidRPr="00FF33E8">
        <w:rPr>
          <w:color w:val="000000"/>
        </w:rPr>
        <w:t>hep gülsün.</w:t>
      </w:r>
    </w:p>
    <w:p w:rsidR="002E4C41" w:rsidRDefault="002E4C41" w:rsidP="00F64ED9">
      <w:pPr>
        <w:rPr>
          <w:b/>
          <w:color w:val="000000"/>
        </w:rPr>
      </w:pPr>
      <w:r>
        <w:rPr>
          <w:b/>
          <w:color w:val="000000"/>
        </w:rPr>
        <w:t xml:space="preserve">           C. </w:t>
      </w:r>
      <w:r w:rsidRPr="00FF33E8">
        <w:rPr>
          <w:color w:val="000000"/>
        </w:rPr>
        <w:t>Öğretmenime kırmızı bir gül götürdüm.</w:t>
      </w:r>
      <w:r>
        <w:rPr>
          <w:b/>
          <w:color w:val="000000"/>
        </w:rPr>
        <w:t xml:space="preserve"> </w:t>
      </w:r>
    </w:p>
    <w:p w:rsidR="002E4C41" w:rsidRDefault="002E4C41" w:rsidP="00F64ED9">
      <w:pPr>
        <w:rPr>
          <w:b/>
          <w:color w:val="000000"/>
        </w:rPr>
      </w:pPr>
    </w:p>
    <w:p w:rsidR="002E4C41" w:rsidRPr="00B73055" w:rsidRDefault="002E4C41" w:rsidP="00F64ED9">
      <w:pPr>
        <w:rPr>
          <w:b/>
          <w:color w:val="000000"/>
        </w:rPr>
      </w:pPr>
      <w:r>
        <w:rPr>
          <w:b/>
          <w:color w:val="000000"/>
        </w:rPr>
        <w:t>8.  Hangi seçenekteki sözcükler eş anlamlarıyla birlikte verilmiştir</w:t>
      </w:r>
      <w:r w:rsidRPr="00B73055">
        <w:rPr>
          <w:b/>
          <w:color w:val="000000"/>
        </w:rPr>
        <w:t>?</w:t>
      </w:r>
    </w:p>
    <w:p w:rsidR="002E4C41" w:rsidRDefault="002E4C41" w:rsidP="00EA2374">
      <w:pPr>
        <w:rPr>
          <w:color w:val="000000"/>
        </w:rPr>
      </w:pPr>
      <w:r w:rsidRPr="00B73055">
        <w:rPr>
          <w:color w:val="000000"/>
        </w:rPr>
        <w:tab/>
        <w:t xml:space="preserve">A. </w:t>
      </w:r>
      <w:r>
        <w:rPr>
          <w:color w:val="000000"/>
        </w:rPr>
        <w:t>aydınlık- karanlık      B. netice-sonuç       C.neşeli-üzgün</w:t>
      </w:r>
    </w:p>
    <w:p w:rsidR="002E4C41" w:rsidRPr="00B73055" w:rsidRDefault="002E4C41" w:rsidP="00F64ED9">
      <w:pPr>
        <w:rPr>
          <w:color w:val="000000"/>
        </w:rPr>
      </w:pPr>
    </w:p>
    <w:p w:rsidR="002E4C41" w:rsidRPr="00B73055" w:rsidRDefault="002E4C41" w:rsidP="00915477">
      <w:pPr>
        <w:rPr>
          <w:b/>
          <w:color w:val="000000"/>
        </w:rPr>
      </w:pPr>
      <w:r w:rsidRPr="00B73055">
        <w:rPr>
          <w:b/>
          <w:color w:val="000000"/>
        </w:rPr>
        <w:t>9.</w:t>
      </w:r>
      <w:r>
        <w:rPr>
          <w:b/>
          <w:color w:val="000000"/>
        </w:rPr>
        <w:t>İyi bir konuşmacı için aşağıdakilerden hangisi yanlıştır</w:t>
      </w:r>
      <w:r w:rsidRPr="00B73055">
        <w:rPr>
          <w:b/>
          <w:color w:val="000000"/>
        </w:rPr>
        <w:t>?</w:t>
      </w:r>
    </w:p>
    <w:p w:rsidR="002E4C41" w:rsidRPr="00B73055" w:rsidRDefault="002E4C41" w:rsidP="00915477">
      <w:pPr>
        <w:rPr>
          <w:color w:val="000000"/>
        </w:rPr>
      </w:pPr>
      <w:r>
        <w:rPr>
          <w:color w:val="000000"/>
        </w:rPr>
        <w:tab/>
        <w:t>A. Beden dilini kullanır, gereksiz hareket yapmaz.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2E4C41" w:rsidRPr="00B73055" w:rsidRDefault="002E4C41" w:rsidP="006851C7">
      <w:pPr>
        <w:ind w:firstLine="708"/>
        <w:rPr>
          <w:color w:val="000000"/>
        </w:rPr>
      </w:pPr>
      <w:r>
        <w:rPr>
          <w:color w:val="000000"/>
        </w:rPr>
        <w:t>B. Sözcükleri anlamına uygun ve yerinde kullanır.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2E4C41" w:rsidRPr="00B73055" w:rsidRDefault="002E4C41" w:rsidP="006851C7">
      <w:pPr>
        <w:ind w:firstLine="708"/>
        <w:rPr>
          <w:color w:val="000000"/>
        </w:rPr>
      </w:pPr>
      <w:r w:rsidRPr="00B73055">
        <w:rPr>
          <w:color w:val="000000"/>
        </w:rPr>
        <w:t xml:space="preserve">C. </w:t>
      </w:r>
      <w:r>
        <w:rPr>
          <w:color w:val="000000"/>
        </w:rPr>
        <w:t>Bazen yüksek, bazen alçak sesle konuşur.</w:t>
      </w:r>
    </w:p>
    <w:p w:rsidR="002E4C41" w:rsidRPr="00B73055" w:rsidRDefault="002E4C41" w:rsidP="00915477">
      <w:pPr>
        <w:rPr>
          <w:color w:val="000000"/>
        </w:rPr>
      </w:pPr>
    </w:p>
    <w:p w:rsidR="002E4C41" w:rsidRPr="00B73055" w:rsidRDefault="002E4C41" w:rsidP="00882097">
      <w:pPr>
        <w:rPr>
          <w:b/>
          <w:color w:val="000000"/>
          <w:u w:val="single"/>
        </w:rPr>
      </w:pPr>
      <w:r w:rsidRPr="00B73055">
        <w:rPr>
          <w:b/>
          <w:color w:val="000000"/>
        </w:rPr>
        <w:t xml:space="preserve">10. </w:t>
      </w:r>
      <w:r>
        <w:rPr>
          <w:b/>
          <w:color w:val="000000"/>
        </w:rPr>
        <w:t>Aşağıdaki tümcelerin hangisinde,bir sözcük karşıt anlamıyla birlikte kullanılmıştır</w:t>
      </w:r>
      <w:r w:rsidRPr="00B73055">
        <w:rPr>
          <w:b/>
          <w:color w:val="000000"/>
        </w:rPr>
        <w:t>?</w:t>
      </w:r>
      <w:r w:rsidRPr="00B73055">
        <w:rPr>
          <w:b/>
          <w:color w:val="000000"/>
          <w:u w:val="single"/>
        </w:rPr>
        <w:t xml:space="preserve"> </w:t>
      </w:r>
    </w:p>
    <w:p w:rsidR="002E4C41" w:rsidRPr="00B73055" w:rsidRDefault="002E4C41" w:rsidP="00882097">
      <w:pPr>
        <w:rPr>
          <w:color w:val="000000"/>
        </w:rPr>
      </w:pPr>
      <w:r>
        <w:rPr>
          <w:color w:val="000000"/>
        </w:rPr>
        <w:tab/>
        <w:t>A. Tatilim oldukça güzel ve heyecanlı geçti</w:t>
      </w:r>
      <w:r w:rsidRPr="00B73055">
        <w:rPr>
          <w:color w:val="000000"/>
        </w:rPr>
        <w:t>.</w:t>
      </w:r>
    </w:p>
    <w:p w:rsidR="002E4C41" w:rsidRPr="00B73055" w:rsidRDefault="002E4C41" w:rsidP="00882097">
      <w:pPr>
        <w:rPr>
          <w:color w:val="000000"/>
        </w:rPr>
      </w:pPr>
      <w:r>
        <w:rPr>
          <w:color w:val="000000"/>
        </w:rPr>
        <w:tab/>
        <w:t>B. Antakya,tarihi güzelliklerle dolu bir şehirdir</w:t>
      </w:r>
      <w:r w:rsidRPr="00B73055">
        <w:rPr>
          <w:color w:val="000000"/>
        </w:rPr>
        <w:t>.</w:t>
      </w:r>
    </w:p>
    <w:p w:rsidR="002E4C41" w:rsidRPr="00B73055" w:rsidRDefault="002E4C41" w:rsidP="00882097">
      <w:pPr>
        <w:rPr>
          <w:color w:val="000000"/>
        </w:rPr>
      </w:pPr>
      <w:r>
        <w:rPr>
          <w:color w:val="000000"/>
        </w:rPr>
        <w:tab/>
        <w:t>C. Okula gelirken sağına soluna dikkat etmelisin</w:t>
      </w:r>
      <w:r w:rsidRPr="00B73055">
        <w:rPr>
          <w:color w:val="000000"/>
        </w:rPr>
        <w:t>.</w:t>
      </w:r>
    </w:p>
    <w:p w:rsidR="002E4C41" w:rsidRPr="00B73055" w:rsidRDefault="002E4C41" w:rsidP="000575DC">
      <w:pPr>
        <w:ind w:right="-214"/>
        <w:rPr>
          <w:color w:val="000000"/>
        </w:rPr>
      </w:pPr>
    </w:p>
    <w:p w:rsidR="002E4C41" w:rsidRPr="00243406" w:rsidRDefault="002E4C41" w:rsidP="005A6BAE">
      <w:pPr>
        <w:rPr>
          <w:color w:val="000000"/>
        </w:rPr>
      </w:pPr>
      <w:r w:rsidRPr="00B73055">
        <w:rPr>
          <w:b/>
          <w:color w:val="000000"/>
        </w:rPr>
        <w:t>11.</w:t>
      </w:r>
      <w:r w:rsidRPr="00B73055">
        <w:rPr>
          <w:color w:val="000000"/>
        </w:rPr>
        <w:t xml:space="preserve">  </w:t>
      </w:r>
      <w:r w:rsidRPr="00243406">
        <w:rPr>
          <w:b/>
          <w:color w:val="000000"/>
        </w:rPr>
        <w:t>Aşağıdaki sözcüklerden hangisi birden çok varlığı belirtir?</w:t>
      </w:r>
    </w:p>
    <w:p w:rsidR="002E4C41" w:rsidRDefault="002E4C41" w:rsidP="00243406">
      <w:pPr>
        <w:ind w:left="180"/>
        <w:rPr>
          <w:color w:val="000000"/>
        </w:rPr>
      </w:pPr>
    </w:p>
    <w:p w:rsidR="002E4C41" w:rsidRPr="00B73055" w:rsidRDefault="002E4C41" w:rsidP="00243406">
      <w:pPr>
        <w:ind w:left="180"/>
        <w:rPr>
          <w:color w:val="000000"/>
        </w:rPr>
      </w:pPr>
      <w:r w:rsidRPr="00B73055">
        <w:rPr>
          <w:color w:val="000000"/>
        </w:rPr>
        <w:tab/>
      </w:r>
      <w:r>
        <w:rPr>
          <w:color w:val="000000"/>
        </w:rPr>
        <w:t>A. kiler                      B.Keremler               C. öğrenciler</w:t>
      </w:r>
    </w:p>
    <w:p w:rsidR="002E4C41" w:rsidRDefault="002E4C41" w:rsidP="000575DC">
      <w:pPr>
        <w:ind w:right="-214"/>
        <w:rPr>
          <w:b/>
          <w:color w:val="000000"/>
        </w:rPr>
      </w:pPr>
    </w:p>
    <w:p w:rsidR="002E4C41" w:rsidRPr="00087078" w:rsidRDefault="002E4C41" w:rsidP="000575DC">
      <w:pPr>
        <w:ind w:right="-214"/>
        <w:rPr>
          <w:b/>
          <w:color w:val="000000"/>
        </w:rPr>
      </w:pPr>
      <w:r w:rsidRPr="00087078">
        <w:rPr>
          <w:b/>
          <w:color w:val="000000"/>
        </w:rPr>
        <w:t>12.  Aşağıdaki varlıklardan hangisinin adı sözlükte en sonda yer alır?</w:t>
      </w:r>
    </w:p>
    <w:p w:rsidR="002E4C41" w:rsidRDefault="002E4C41" w:rsidP="000575DC">
      <w:pPr>
        <w:ind w:right="-214"/>
        <w:rPr>
          <w:color w:val="000000"/>
        </w:rPr>
      </w:pPr>
      <w:r>
        <w:rPr>
          <w:color w:val="000000"/>
        </w:rPr>
        <w:t xml:space="preserve">   </w:t>
      </w:r>
    </w:p>
    <w:p w:rsidR="002E4C41" w:rsidRPr="00383448" w:rsidRDefault="002E4C41" w:rsidP="000575DC">
      <w:pPr>
        <w:ind w:right="-214"/>
        <w:rPr>
          <w:color w:val="000000"/>
        </w:rPr>
      </w:pPr>
      <w:r>
        <w:rPr>
          <w:color w:val="000000"/>
        </w:rPr>
        <w:t xml:space="preserve">         A.karpuz                    B. kavun                   C.kayısı</w:t>
      </w:r>
    </w:p>
    <w:p w:rsidR="002E4C41" w:rsidRDefault="002E4C41" w:rsidP="000575DC">
      <w:pPr>
        <w:ind w:right="-214"/>
        <w:rPr>
          <w:b/>
          <w:color w:val="000000"/>
        </w:rPr>
      </w:pPr>
    </w:p>
    <w:p w:rsidR="002E4C41" w:rsidRDefault="002E4C41" w:rsidP="000575DC">
      <w:pPr>
        <w:ind w:right="-214"/>
        <w:rPr>
          <w:color w:val="000000"/>
        </w:rPr>
      </w:pPr>
      <w:r w:rsidRPr="005206EB">
        <w:rPr>
          <w:b/>
          <w:color w:val="000000"/>
        </w:rPr>
        <w:t>13.  Aşağıdaki renklerden hangisinin adının eş anlamlısı</w:t>
      </w:r>
      <w:r>
        <w:rPr>
          <w:color w:val="000000"/>
        </w:rPr>
        <w:t xml:space="preserve"> </w:t>
      </w:r>
      <w:r w:rsidRPr="005206EB">
        <w:rPr>
          <w:b/>
          <w:color w:val="000000"/>
          <w:u w:val="single"/>
        </w:rPr>
        <w:t>yoktur?</w:t>
      </w:r>
    </w:p>
    <w:p w:rsidR="002E4C41" w:rsidRDefault="002E4C41" w:rsidP="000575DC">
      <w:pPr>
        <w:ind w:right="-214"/>
        <w:rPr>
          <w:color w:val="000000"/>
        </w:rPr>
      </w:pPr>
      <w:r>
        <w:rPr>
          <w:color w:val="000000"/>
        </w:rPr>
        <w:t xml:space="preserve">            A.yeşil                       B.siyah                     C.kırmızı</w:t>
      </w:r>
    </w:p>
    <w:p w:rsidR="002E4C41" w:rsidRDefault="002E4C41" w:rsidP="000575DC">
      <w:pPr>
        <w:ind w:right="-214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</w:t>
      </w:r>
    </w:p>
    <w:p w:rsidR="002E4C41" w:rsidRPr="00FA7E21" w:rsidRDefault="002E4C41" w:rsidP="00434384">
      <w:pPr>
        <w:ind w:right="-214"/>
        <w:jc w:val="right"/>
        <w:rPr>
          <w:b/>
          <w:color w:val="FF0000"/>
        </w:rPr>
      </w:pPr>
      <w:r>
        <w:rPr>
          <w:color w:val="000000"/>
        </w:rPr>
        <w:t xml:space="preserve">              </w:t>
      </w:r>
      <w:r w:rsidRPr="00FA7E21">
        <w:rPr>
          <w:b/>
          <w:color w:val="FF0000"/>
        </w:rPr>
        <w:t xml:space="preserve"> 3</w:t>
      </w:r>
    </w:p>
    <w:p w:rsidR="002E4C41" w:rsidRPr="009108B0" w:rsidRDefault="002E4C41" w:rsidP="00434384">
      <w:pPr>
        <w:ind w:right="-214"/>
        <w:rPr>
          <w:b/>
          <w:color w:val="000000"/>
        </w:rPr>
      </w:pPr>
      <w:r>
        <w:rPr>
          <w:color w:val="000000"/>
        </w:rPr>
        <w:t>14.</w:t>
      </w:r>
      <w:r w:rsidRPr="009108B0">
        <w:rPr>
          <w:b/>
          <w:color w:val="000000"/>
        </w:rPr>
        <w:t>Yalnız “</w:t>
      </w:r>
      <w:r>
        <w:rPr>
          <w:b/>
          <w:color w:val="000000"/>
        </w:rPr>
        <w:t xml:space="preserve"> e, s, k, r, i </w:t>
      </w:r>
      <w:r w:rsidRPr="009108B0">
        <w:rPr>
          <w:b/>
          <w:color w:val="000000"/>
        </w:rPr>
        <w:t xml:space="preserve">” harflerini kullanarak aşağıdaki varlıklardan hangisinin adı </w:t>
      </w:r>
      <w:r w:rsidRPr="009108B0">
        <w:rPr>
          <w:b/>
          <w:color w:val="000000"/>
          <w:u w:val="single"/>
        </w:rPr>
        <w:t>yazılamaz?</w:t>
      </w:r>
    </w:p>
    <w:p w:rsidR="002E4C41" w:rsidRDefault="002E4C41" w:rsidP="00434384">
      <w:pPr>
        <w:ind w:right="-214"/>
        <w:rPr>
          <w:color w:val="000000"/>
        </w:rPr>
      </w:pPr>
      <w:r>
        <w:rPr>
          <w:color w:val="000000"/>
        </w:rPr>
        <w:t xml:space="preserve">            A.keser                     B. kiraz                    C.kekik</w:t>
      </w:r>
    </w:p>
    <w:p w:rsidR="002E4C41" w:rsidRDefault="002E4C41" w:rsidP="00244852">
      <w:pPr>
        <w:rPr>
          <w:b/>
          <w:color w:val="000000"/>
        </w:rPr>
      </w:pPr>
    </w:p>
    <w:p w:rsidR="002E4C41" w:rsidRPr="00244852" w:rsidRDefault="002E4C41" w:rsidP="00244852">
      <w:pPr>
        <w:rPr>
          <w:color w:val="000000"/>
        </w:rPr>
      </w:pPr>
      <w:r>
        <w:rPr>
          <w:b/>
          <w:color w:val="000000"/>
        </w:rPr>
        <w:t>15</w:t>
      </w:r>
      <w:r w:rsidRPr="00B73055">
        <w:rPr>
          <w:b/>
          <w:color w:val="000000"/>
        </w:rPr>
        <w:t xml:space="preserve">.  </w:t>
      </w:r>
      <w:r>
        <w:rPr>
          <w:b/>
          <w:color w:val="000000"/>
        </w:rPr>
        <w:t>“Bilinçli bir tüketici nasıl alışveriş yapmalıdır?” Tümcesinde geçen “tüketici” sözcüğünün karşıt anlamlısı nedir?</w:t>
      </w:r>
    </w:p>
    <w:p w:rsidR="002E4C41" w:rsidRPr="00B73055" w:rsidRDefault="002E4C41" w:rsidP="005A6BAE">
      <w:pPr>
        <w:rPr>
          <w:color w:val="000000"/>
        </w:rPr>
      </w:pPr>
      <w:r>
        <w:rPr>
          <w:color w:val="000000"/>
        </w:rPr>
        <w:t xml:space="preserve">             A. çiftçi                 B. üretici                C. müşteri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2E4C41" w:rsidRDefault="002E4C41" w:rsidP="005A6BAE">
      <w:pPr>
        <w:rPr>
          <w:b/>
          <w:color w:val="000000"/>
        </w:rPr>
      </w:pPr>
    </w:p>
    <w:p w:rsidR="002E4C41" w:rsidRPr="00B73055" w:rsidRDefault="002E4C41" w:rsidP="005A6BAE">
      <w:pPr>
        <w:rPr>
          <w:b/>
          <w:color w:val="000000"/>
        </w:rPr>
      </w:pPr>
      <w:r>
        <w:rPr>
          <w:b/>
          <w:color w:val="000000"/>
        </w:rPr>
        <w:t>16</w:t>
      </w:r>
      <w:r w:rsidRPr="00B73055">
        <w:rPr>
          <w:b/>
          <w:color w:val="000000"/>
        </w:rPr>
        <w:t xml:space="preserve">.  </w:t>
      </w:r>
      <w:r>
        <w:rPr>
          <w:b/>
          <w:color w:val="000000"/>
        </w:rPr>
        <w:t>“Derslerine çalışmayan öğrenciler,sorulara cevap vermede güçlük çeker”.Tümcesinde geçen“güçlük” sözcüğünün yerine aşağıdakilerden  hangisi yazılabilir</w:t>
      </w:r>
      <w:r w:rsidRPr="00B73055">
        <w:rPr>
          <w:b/>
          <w:color w:val="000000"/>
        </w:rPr>
        <w:t>?</w:t>
      </w:r>
    </w:p>
    <w:p w:rsidR="002E4C41" w:rsidRPr="00B73055" w:rsidRDefault="002E4C41" w:rsidP="005A6BAE">
      <w:pPr>
        <w:rPr>
          <w:color w:val="000000"/>
        </w:rPr>
      </w:pPr>
      <w:r>
        <w:rPr>
          <w:color w:val="000000"/>
        </w:rPr>
        <w:t xml:space="preserve">            A. kolaylık            B. kuvvet               C. zorluk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2E4C41" w:rsidRDefault="002E4C41" w:rsidP="00BD10BC">
      <w:pPr>
        <w:rPr>
          <w:b/>
          <w:color w:val="000000"/>
        </w:rPr>
      </w:pPr>
    </w:p>
    <w:p w:rsidR="002E4C41" w:rsidRDefault="002E4C41" w:rsidP="00BD10BC">
      <w:pPr>
        <w:rPr>
          <w:b/>
          <w:color w:val="000000"/>
        </w:rPr>
      </w:pPr>
      <w:r>
        <w:rPr>
          <w:b/>
          <w:color w:val="000000"/>
        </w:rPr>
        <w:t>17</w:t>
      </w:r>
      <w:r w:rsidRPr="00B73055">
        <w:rPr>
          <w:b/>
          <w:color w:val="000000"/>
        </w:rPr>
        <w:t xml:space="preserve">. </w:t>
      </w:r>
      <w:r>
        <w:rPr>
          <w:b/>
          <w:color w:val="000000"/>
        </w:rPr>
        <w:t>“Yorgun olduğum ……… erken yattım.”tümcesi anlamca doğru olacak şekilde hangi sözcükle tamamlanmalıdır?</w:t>
      </w:r>
    </w:p>
    <w:p w:rsidR="002E4C41" w:rsidRPr="00CE20FF" w:rsidRDefault="002E4C41" w:rsidP="00BD10BC">
      <w:pPr>
        <w:rPr>
          <w:color w:val="000000"/>
        </w:rPr>
      </w:pPr>
      <w:r>
        <w:rPr>
          <w:b/>
          <w:color w:val="000000"/>
        </w:rPr>
        <w:t xml:space="preserve">            </w:t>
      </w:r>
      <w:r w:rsidRPr="00CE20FF">
        <w:rPr>
          <w:color w:val="000000"/>
        </w:rPr>
        <w:t>A.çünkü</w:t>
      </w:r>
      <w:r>
        <w:rPr>
          <w:color w:val="000000"/>
        </w:rPr>
        <w:t xml:space="preserve">                B. fakat                  C. için</w:t>
      </w:r>
    </w:p>
    <w:p w:rsidR="002E4C41" w:rsidRPr="00B73055" w:rsidRDefault="002E4C41" w:rsidP="005A6BAE">
      <w:pPr>
        <w:rPr>
          <w:b/>
          <w:color w:val="000000"/>
        </w:rPr>
      </w:pPr>
    </w:p>
    <w:p w:rsidR="002E4C41" w:rsidRPr="00B73055" w:rsidRDefault="002E4C41" w:rsidP="005A6BAE">
      <w:pPr>
        <w:rPr>
          <w:b/>
          <w:color w:val="000000"/>
        </w:rPr>
      </w:pPr>
      <w:r>
        <w:rPr>
          <w:b/>
          <w:color w:val="000000"/>
        </w:rPr>
        <w:t>18</w:t>
      </w:r>
      <w:r w:rsidRPr="00B73055">
        <w:rPr>
          <w:b/>
          <w:color w:val="000000"/>
        </w:rPr>
        <w:t xml:space="preserve">.  </w:t>
      </w:r>
      <w:r>
        <w:rPr>
          <w:b/>
          <w:color w:val="000000"/>
        </w:rPr>
        <w:t>Aşağıdaki tümcelerden hangisinde “kara” sözcüğü faklı anlamda kullanılmıştır?</w:t>
      </w:r>
    </w:p>
    <w:p w:rsidR="002E4C41" w:rsidRPr="00B73055" w:rsidRDefault="002E4C41" w:rsidP="005A6BAE">
      <w:pPr>
        <w:rPr>
          <w:color w:val="000000"/>
        </w:rPr>
      </w:pPr>
      <w:r>
        <w:rPr>
          <w:color w:val="000000"/>
        </w:rPr>
        <w:t xml:space="preserve">            A. Gemi </w:t>
      </w:r>
      <w:r w:rsidRPr="00CE20FF">
        <w:rPr>
          <w:b/>
          <w:color w:val="000000"/>
        </w:rPr>
        <w:t>kara</w:t>
      </w:r>
      <w:r>
        <w:rPr>
          <w:color w:val="000000"/>
        </w:rPr>
        <w:t>ya yanaştı.</w:t>
      </w:r>
    </w:p>
    <w:p w:rsidR="002E4C41" w:rsidRPr="00CE20FF" w:rsidRDefault="002E4C41" w:rsidP="005A6BAE">
      <w:pPr>
        <w:rPr>
          <w:color w:val="000000"/>
        </w:rPr>
      </w:pPr>
      <w:r>
        <w:rPr>
          <w:color w:val="000000"/>
        </w:rPr>
        <w:tab/>
        <w:t xml:space="preserve"> B. Gökyüzünü </w:t>
      </w:r>
      <w:r w:rsidRPr="00CE20FF">
        <w:rPr>
          <w:b/>
          <w:color w:val="000000"/>
        </w:rPr>
        <w:t>kara</w:t>
      </w:r>
      <w:r>
        <w:rPr>
          <w:b/>
          <w:color w:val="000000"/>
        </w:rPr>
        <w:t xml:space="preserve"> </w:t>
      </w:r>
      <w:r w:rsidRPr="00CE20FF">
        <w:rPr>
          <w:color w:val="000000"/>
        </w:rPr>
        <w:t>bulutlar kapladı.</w:t>
      </w:r>
    </w:p>
    <w:p w:rsidR="002E4C41" w:rsidRPr="00FF582F" w:rsidRDefault="002E4C41" w:rsidP="00FF582F">
      <w:pPr>
        <w:rPr>
          <w:color w:val="000000"/>
        </w:rPr>
      </w:pPr>
      <w:r>
        <w:rPr>
          <w:color w:val="000000"/>
        </w:rPr>
        <w:tab/>
        <w:t xml:space="preserve"> C. Gökhan, </w:t>
      </w:r>
      <w:r w:rsidRPr="00CE20FF">
        <w:rPr>
          <w:b/>
          <w:color w:val="000000"/>
        </w:rPr>
        <w:t>kara</w:t>
      </w:r>
      <w:r>
        <w:rPr>
          <w:color w:val="000000"/>
        </w:rPr>
        <w:t xml:space="preserve"> gözlü bir çocuktur.</w:t>
      </w:r>
    </w:p>
    <w:p w:rsidR="002E4C41" w:rsidRDefault="002E4C41" w:rsidP="005A6BAE">
      <w:pPr>
        <w:rPr>
          <w:b/>
          <w:color w:val="000000"/>
        </w:rPr>
      </w:pPr>
    </w:p>
    <w:p w:rsidR="002E4C41" w:rsidRPr="00B73055" w:rsidRDefault="002E4C41" w:rsidP="005A6BAE">
      <w:pPr>
        <w:rPr>
          <w:b/>
          <w:color w:val="000000"/>
        </w:rPr>
      </w:pPr>
      <w:r>
        <w:rPr>
          <w:b/>
          <w:color w:val="000000"/>
        </w:rPr>
        <w:t>19. Aşağıdaki tümcelerin içinde, altı çizili sözcüklerin hangisinin eş anlamlısı yoktur</w:t>
      </w:r>
      <w:r w:rsidRPr="00B73055">
        <w:rPr>
          <w:b/>
          <w:color w:val="000000"/>
        </w:rPr>
        <w:t>?</w:t>
      </w:r>
    </w:p>
    <w:p w:rsidR="002E4C41" w:rsidRPr="00B73055" w:rsidRDefault="002E4C41" w:rsidP="005A6BAE">
      <w:pPr>
        <w:rPr>
          <w:color w:val="000000"/>
        </w:rPr>
      </w:pPr>
      <w:r>
        <w:rPr>
          <w:color w:val="000000"/>
        </w:rPr>
        <w:t xml:space="preserve">            A. Annem </w:t>
      </w:r>
      <w:r w:rsidRPr="00932A43">
        <w:rPr>
          <w:b/>
          <w:color w:val="000000"/>
          <w:u w:val="single"/>
        </w:rPr>
        <w:t>konuk</w:t>
      </w:r>
      <w:r>
        <w:rPr>
          <w:color w:val="000000"/>
        </w:rPr>
        <w:t>lara meyve ikram etti.</w:t>
      </w:r>
    </w:p>
    <w:p w:rsidR="002E4C41" w:rsidRPr="00B73055" w:rsidRDefault="002E4C41" w:rsidP="005A6BAE">
      <w:pPr>
        <w:rPr>
          <w:color w:val="000000"/>
        </w:rPr>
      </w:pPr>
      <w:r>
        <w:rPr>
          <w:color w:val="000000"/>
        </w:rPr>
        <w:tab/>
        <w:t xml:space="preserve"> B. Ara sıra </w:t>
      </w:r>
      <w:r w:rsidRPr="00932A43">
        <w:rPr>
          <w:b/>
          <w:color w:val="000000"/>
          <w:u w:val="single"/>
        </w:rPr>
        <w:t>toprak</w:t>
      </w:r>
      <w:r>
        <w:rPr>
          <w:color w:val="000000"/>
        </w:rPr>
        <w:t>ta çıplak ayakla dolaşmak sağlığımız için iyidir.</w:t>
      </w:r>
    </w:p>
    <w:p w:rsidR="002E4C41" w:rsidRDefault="002E4C41" w:rsidP="00763224">
      <w:pPr>
        <w:rPr>
          <w:color w:val="000000"/>
        </w:rPr>
      </w:pPr>
      <w:r w:rsidRPr="00B73055">
        <w:rPr>
          <w:color w:val="000000"/>
        </w:rPr>
        <w:t xml:space="preserve">           </w:t>
      </w:r>
      <w:r>
        <w:rPr>
          <w:color w:val="000000"/>
        </w:rPr>
        <w:t xml:space="preserve"> C. Okulun ilk günü,öğretmenimizle tatil </w:t>
      </w:r>
      <w:r w:rsidRPr="00932A43">
        <w:rPr>
          <w:b/>
          <w:color w:val="000000"/>
          <w:u w:val="single"/>
        </w:rPr>
        <w:t>anı</w:t>
      </w:r>
      <w:r>
        <w:rPr>
          <w:color w:val="000000"/>
        </w:rPr>
        <w:t>larımızı paylaştık.</w:t>
      </w:r>
    </w:p>
    <w:p w:rsidR="002E4C41" w:rsidRDefault="002E4C41" w:rsidP="00763224">
      <w:pPr>
        <w:rPr>
          <w:color w:val="000000"/>
        </w:rPr>
      </w:pPr>
    </w:p>
    <w:p w:rsidR="002E4C41" w:rsidRDefault="002E4C41" w:rsidP="007E42E6">
      <w:pPr>
        <w:rPr>
          <w:color w:val="000000"/>
        </w:rPr>
      </w:pPr>
      <w:r w:rsidRPr="00AB0DFC">
        <w:rPr>
          <w:b/>
          <w:color w:val="000000"/>
        </w:rPr>
        <w:t>20.</w:t>
      </w:r>
      <w:r>
        <w:rPr>
          <w:color w:val="000000"/>
        </w:rPr>
        <w:t xml:space="preserve"> “</w:t>
      </w:r>
      <w:r w:rsidRPr="007E42E6">
        <w:rPr>
          <w:b/>
          <w:color w:val="000000"/>
        </w:rPr>
        <w:t>A</w:t>
      </w:r>
      <w:r w:rsidRPr="007E42E6">
        <w:rPr>
          <w:rFonts w:ascii="Cambria" w:hAnsi="Cambria"/>
          <w:b/>
          <w:color w:val="000000"/>
        </w:rPr>
        <w:t>l</w:t>
      </w:r>
      <w:r w:rsidRPr="007E42E6">
        <w:rPr>
          <w:b/>
          <w:color w:val="000000"/>
        </w:rPr>
        <w:t>” sözcüğü,aşağıdaki tümcelerin hangisinde farklı anlamda kullanılmıştır?</w:t>
      </w:r>
    </w:p>
    <w:p w:rsidR="002E4C41" w:rsidRDefault="002E4C41" w:rsidP="007E42E6">
      <w:pPr>
        <w:rPr>
          <w:color w:val="000000"/>
        </w:rPr>
      </w:pPr>
      <w:r>
        <w:rPr>
          <w:color w:val="000000"/>
        </w:rPr>
        <w:t xml:space="preserve">            A. Hasan,marketten süt al.</w:t>
      </w:r>
    </w:p>
    <w:p w:rsidR="002E4C41" w:rsidRDefault="002E4C41" w:rsidP="007E42E6">
      <w:pPr>
        <w:rPr>
          <w:color w:val="000000"/>
        </w:rPr>
      </w:pPr>
      <w:r>
        <w:rPr>
          <w:color w:val="000000"/>
        </w:rPr>
        <w:t xml:space="preserve">            B. Duygu,derslerine çok çalış;sınavdan yüz al. </w:t>
      </w:r>
    </w:p>
    <w:p w:rsidR="002E4C41" w:rsidRPr="00B73055" w:rsidRDefault="002E4C41" w:rsidP="007E42E6">
      <w:pPr>
        <w:rPr>
          <w:color w:val="000000"/>
        </w:rPr>
      </w:pPr>
      <w:r>
        <w:rPr>
          <w:color w:val="000000"/>
        </w:rPr>
        <w:t xml:space="preserve">            C. Yeni doğan yeğenimin al yanakları,pembe güle benziyor.</w:t>
      </w:r>
    </w:p>
    <w:p w:rsidR="002E4C41" w:rsidRPr="00B73055" w:rsidRDefault="002E4C41" w:rsidP="007E42E6">
      <w:pPr>
        <w:jc w:val="center"/>
        <w:rPr>
          <w:color w:val="000000"/>
        </w:rPr>
      </w:pPr>
    </w:p>
    <w:p w:rsidR="002E4C41" w:rsidRPr="00245AF7" w:rsidRDefault="002E4C41" w:rsidP="007E42E6">
      <w:pPr>
        <w:ind w:right="-214"/>
        <w:jc w:val="center"/>
        <w:rPr>
          <w:color w:val="FF0000"/>
        </w:rPr>
      </w:pPr>
      <w:r w:rsidRPr="00AC6767">
        <w:rPr>
          <w:b/>
          <w:i/>
          <w:color w:val="FF0000"/>
        </w:rPr>
        <w:t>TÜRKÇE TESTİ BİTTİ. DİĞER TESTE GEÇİNİZ.</w:t>
      </w:r>
      <w:r>
        <w:rPr>
          <w:b/>
          <w:color w:val="FF0000"/>
        </w:rPr>
        <w:t xml:space="preserve">              </w:t>
      </w:r>
      <w:r w:rsidRPr="00FA7E21">
        <w:rPr>
          <w:b/>
          <w:color w:val="FF0000"/>
        </w:rPr>
        <w:t>4</w:t>
      </w:r>
    </w:p>
    <w:p w:rsidR="002E4C41" w:rsidRPr="007737D0" w:rsidRDefault="002E4C41" w:rsidP="000575DC">
      <w:pPr>
        <w:ind w:right="-214"/>
        <w:jc w:val="center"/>
        <w:rPr>
          <w:color w:val="00B050"/>
        </w:rPr>
      </w:pPr>
      <w:r w:rsidRPr="007737D0">
        <w:rPr>
          <w:b/>
          <w:color w:val="00B050"/>
          <w:u w:val="single"/>
        </w:rPr>
        <w:t>MATEMATİK SORULARI</w:t>
      </w:r>
    </w:p>
    <w:p w:rsidR="002E4C41" w:rsidRPr="00B73055" w:rsidRDefault="002E4C41" w:rsidP="000575DC">
      <w:pPr>
        <w:ind w:right="-214"/>
        <w:jc w:val="center"/>
        <w:rPr>
          <w:b/>
          <w:color w:val="000000"/>
          <w:u w:val="single"/>
        </w:rPr>
      </w:pPr>
    </w:p>
    <w:p w:rsidR="002E4C41" w:rsidRDefault="002E4C41" w:rsidP="007737D0">
      <w:pPr>
        <w:rPr>
          <w:color w:val="000000"/>
        </w:rPr>
      </w:pPr>
      <w:smartTag w:uri="urn:schemas-microsoft-com:office:smarttags" w:element="metricconverter">
        <w:smartTagPr>
          <w:attr w:name="ProductID" w:val="1. “"/>
        </w:smartTagPr>
        <w:r w:rsidRPr="00B73055">
          <w:rPr>
            <w:b/>
            <w:color w:val="000000"/>
          </w:rPr>
          <w:t>1</w:t>
        </w:r>
        <w:r w:rsidRPr="00CC1272">
          <w:rPr>
            <w:color w:val="000000"/>
          </w:rPr>
          <w:t>.</w:t>
        </w:r>
        <w:r>
          <w:rPr>
            <w:color w:val="000000"/>
          </w:rPr>
          <w:t xml:space="preserve"> </w:t>
        </w:r>
        <w:r w:rsidRPr="00006613">
          <w:rPr>
            <w:b/>
            <w:color w:val="000000"/>
          </w:rPr>
          <w:t>“</w:t>
        </w:r>
      </w:smartTag>
      <w:r w:rsidRPr="00006613">
        <w:rPr>
          <w:b/>
          <w:color w:val="000000"/>
        </w:rPr>
        <w:t xml:space="preserve"> Sekiz yüz beş” sayısının rakamla yazılışı hangisidir?</w:t>
      </w:r>
    </w:p>
    <w:p w:rsidR="002E4C41" w:rsidRPr="00B73055" w:rsidRDefault="002E4C41" w:rsidP="007737D0">
      <w:pPr>
        <w:rPr>
          <w:color w:val="000000"/>
        </w:rPr>
      </w:pPr>
      <w:r>
        <w:rPr>
          <w:color w:val="000000"/>
        </w:rPr>
        <w:t xml:space="preserve">         A.815                   B. 850                   C. 805</w:t>
      </w:r>
    </w:p>
    <w:p w:rsidR="002E4C41" w:rsidRPr="00B73055" w:rsidRDefault="002E4C41" w:rsidP="0056323B">
      <w:pPr>
        <w:rPr>
          <w:color w:val="000000"/>
        </w:rPr>
      </w:pPr>
    </w:p>
    <w:p w:rsidR="002E4C41" w:rsidRPr="00B73055" w:rsidRDefault="002E4C41" w:rsidP="007737D0">
      <w:pPr>
        <w:rPr>
          <w:color w:val="000000"/>
        </w:rPr>
      </w:pPr>
      <w:r w:rsidRPr="00B73055">
        <w:rPr>
          <w:b/>
          <w:color w:val="000000"/>
        </w:rPr>
        <w:t>2</w:t>
      </w:r>
      <w:r w:rsidRPr="00CC1272">
        <w:rPr>
          <w:b/>
          <w:color w:val="000000"/>
        </w:rPr>
        <w:t xml:space="preserve">.  </w:t>
      </w:r>
      <w:r>
        <w:rPr>
          <w:b/>
          <w:color w:val="000000"/>
        </w:rPr>
        <w:t>346 sayısındaki 3 rakamının basamak değeri kaçtır?</w:t>
      </w:r>
    </w:p>
    <w:p w:rsidR="002E4C41" w:rsidRPr="00B73055" w:rsidRDefault="002E4C41" w:rsidP="0056323B">
      <w:pPr>
        <w:rPr>
          <w:color w:val="000000"/>
        </w:rPr>
      </w:pPr>
      <w:r>
        <w:rPr>
          <w:color w:val="000000"/>
        </w:rPr>
        <w:t xml:space="preserve">         A.3                       B.30                      C.300</w:t>
      </w:r>
    </w:p>
    <w:p w:rsidR="002E4C41" w:rsidRDefault="002E4C41" w:rsidP="0056323B">
      <w:pPr>
        <w:rPr>
          <w:b/>
          <w:color w:val="000000"/>
        </w:rPr>
      </w:pPr>
    </w:p>
    <w:p w:rsidR="002E4C41" w:rsidRPr="00CC1272" w:rsidRDefault="002E4C41" w:rsidP="0056323B">
      <w:pPr>
        <w:rPr>
          <w:b/>
          <w:color w:val="000000"/>
        </w:rPr>
      </w:pPr>
      <w:r w:rsidRPr="00CC1272">
        <w:rPr>
          <w:b/>
          <w:color w:val="000000"/>
        </w:rPr>
        <w:t xml:space="preserve">3.   </w:t>
      </w:r>
      <w:r>
        <w:rPr>
          <w:b/>
          <w:color w:val="000000"/>
        </w:rPr>
        <w:t>949 sayısındaki 9 rakamlarının basamak değerleri toplamı kaçtır</w:t>
      </w:r>
      <w:r w:rsidRPr="00CC1272">
        <w:rPr>
          <w:b/>
          <w:color w:val="000000"/>
        </w:rPr>
        <w:t>?</w:t>
      </w:r>
    </w:p>
    <w:p w:rsidR="002E4C41" w:rsidRPr="00B73055" w:rsidRDefault="002E4C41" w:rsidP="0056323B">
      <w:pPr>
        <w:rPr>
          <w:color w:val="000000"/>
        </w:rPr>
      </w:pPr>
      <w:r>
        <w:rPr>
          <w:color w:val="000000"/>
        </w:rPr>
        <w:t xml:space="preserve">         A. 909</w:t>
      </w:r>
      <w:r>
        <w:rPr>
          <w:color w:val="000000"/>
        </w:rPr>
        <w:tab/>
      </w:r>
      <w:r>
        <w:rPr>
          <w:color w:val="000000"/>
        </w:rPr>
        <w:tab/>
        <w:t xml:space="preserve">   B. 918                   C. 990</w:t>
      </w:r>
    </w:p>
    <w:p w:rsidR="002E4C41" w:rsidRDefault="002E4C41" w:rsidP="00FE4BF9">
      <w:pPr>
        <w:rPr>
          <w:b/>
          <w:color w:val="000000"/>
        </w:rPr>
      </w:pPr>
    </w:p>
    <w:p w:rsidR="002E4C41" w:rsidRDefault="002E4C41" w:rsidP="00FE4BF9">
      <w:pPr>
        <w:rPr>
          <w:b/>
          <w:color w:val="000000"/>
        </w:rPr>
      </w:pPr>
    </w:p>
    <w:p w:rsidR="002E4C41" w:rsidRPr="00B73055" w:rsidRDefault="002E4C41" w:rsidP="00FE4BF9">
      <w:pPr>
        <w:rPr>
          <w:color w:val="000000"/>
        </w:rPr>
      </w:pPr>
      <w:r w:rsidRPr="00B73055">
        <w:rPr>
          <w:b/>
          <w:color w:val="000000"/>
        </w:rPr>
        <w:t>4</w:t>
      </w:r>
      <w:r w:rsidRPr="00CC1272">
        <w:rPr>
          <w:b/>
          <w:color w:val="000000"/>
        </w:rPr>
        <w:t xml:space="preserve">.   </w:t>
      </w:r>
      <w:r>
        <w:rPr>
          <w:b/>
          <w:color w:val="000000"/>
        </w:rPr>
        <w:t>770 sayısındaki 7 rakamlarının basamak değerleri farkı kaçtır?</w:t>
      </w:r>
    </w:p>
    <w:p w:rsidR="002E4C41" w:rsidRPr="00B73055" w:rsidRDefault="002E4C41" w:rsidP="0056323B">
      <w:pPr>
        <w:rPr>
          <w:color w:val="000000"/>
        </w:rPr>
      </w:pPr>
      <w:r>
        <w:rPr>
          <w:color w:val="000000"/>
        </w:rPr>
        <w:t xml:space="preserve">         A.640                   B.630                    C. 620</w:t>
      </w:r>
    </w:p>
    <w:p w:rsidR="002E4C41" w:rsidRDefault="002E4C41" w:rsidP="00423959">
      <w:pPr>
        <w:rPr>
          <w:b/>
          <w:color w:val="000000"/>
        </w:rPr>
      </w:pPr>
    </w:p>
    <w:p w:rsidR="002E4C41" w:rsidRDefault="002E4C41" w:rsidP="00423959">
      <w:pPr>
        <w:rPr>
          <w:b/>
          <w:color w:val="000000"/>
        </w:rPr>
      </w:pPr>
    </w:p>
    <w:p w:rsidR="002E4C41" w:rsidRPr="00B73055" w:rsidRDefault="002E4C41" w:rsidP="00423959">
      <w:pPr>
        <w:rPr>
          <w:color w:val="000000"/>
        </w:rPr>
      </w:pPr>
      <w:r w:rsidRPr="00B73055">
        <w:rPr>
          <w:b/>
          <w:color w:val="000000"/>
        </w:rPr>
        <w:t>5</w:t>
      </w:r>
      <w:r w:rsidRPr="00CC1272">
        <w:rPr>
          <w:b/>
          <w:color w:val="000000"/>
        </w:rPr>
        <w:t xml:space="preserve">.  </w:t>
      </w:r>
      <w:r>
        <w:rPr>
          <w:b/>
          <w:color w:val="000000"/>
        </w:rPr>
        <w:t>999 sayısı toplam kaç birlikten oluşmuştur?</w:t>
      </w:r>
    </w:p>
    <w:p w:rsidR="002E4C41" w:rsidRPr="008A237E" w:rsidRDefault="002E4C41" w:rsidP="0056323B">
      <w:pPr>
        <w:rPr>
          <w:color w:val="000000"/>
        </w:rPr>
      </w:pPr>
      <w:r>
        <w:rPr>
          <w:color w:val="000000"/>
          <w:sz w:val="28"/>
          <w:szCs w:val="28"/>
        </w:rPr>
        <w:t xml:space="preserve">        </w:t>
      </w:r>
      <w:r>
        <w:rPr>
          <w:color w:val="000000"/>
        </w:rPr>
        <w:t>A.9</w:t>
      </w:r>
      <w:r w:rsidRPr="008A237E">
        <w:rPr>
          <w:color w:val="000000"/>
        </w:rPr>
        <w:t xml:space="preserve">          </w:t>
      </w:r>
      <w:r>
        <w:rPr>
          <w:color w:val="000000"/>
        </w:rPr>
        <w:t xml:space="preserve">    </w:t>
      </w:r>
      <w:r w:rsidRPr="008A237E">
        <w:rPr>
          <w:color w:val="000000"/>
        </w:rPr>
        <w:t xml:space="preserve">  </w:t>
      </w:r>
      <w:r>
        <w:rPr>
          <w:color w:val="000000"/>
        </w:rPr>
        <w:t xml:space="preserve">       B.99</w:t>
      </w:r>
      <w:r w:rsidRPr="008A237E">
        <w:rPr>
          <w:color w:val="000000"/>
        </w:rPr>
        <w:t xml:space="preserve">     </w:t>
      </w:r>
      <w:r>
        <w:rPr>
          <w:color w:val="000000"/>
        </w:rPr>
        <w:t xml:space="preserve">                 C. 999</w:t>
      </w:r>
    </w:p>
    <w:p w:rsidR="002E4C41" w:rsidRDefault="002E4C41" w:rsidP="008A237E">
      <w:pPr>
        <w:rPr>
          <w:b/>
          <w:color w:val="000000"/>
        </w:rPr>
      </w:pPr>
    </w:p>
    <w:p w:rsidR="002E4C41" w:rsidRDefault="002E4C41" w:rsidP="008A237E">
      <w:pPr>
        <w:rPr>
          <w:b/>
          <w:color w:val="000000"/>
        </w:rPr>
      </w:pPr>
    </w:p>
    <w:p w:rsidR="002E4C41" w:rsidRPr="00B73055" w:rsidRDefault="002E4C41" w:rsidP="008A237E">
      <w:pPr>
        <w:rPr>
          <w:color w:val="000000"/>
        </w:rPr>
      </w:pPr>
      <w:r w:rsidRPr="00B73055">
        <w:rPr>
          <w:b/>
          <w:color w:val="000000"/>
        </w:rPr>
        <w:t>6.</w:t>
      </w:r>
      <w:r>
        <w:rPr>
          <w:color w:val="000000"/>
        </w:rPr>
        <w:t xml:space="preserve">   375 sayısında toplam kaç tane tam onluk vardır?   </w:t>
      </w:r>
    </w:p>
    <w:p w:rsidR="002E4C41" w:rsidRPr="00B73055" w:rsidRDefault="002E4C41" w:rsidP="000575DC">
      <w:pPr>
        <w:ind w:right="-214"/>
        <w:rPr>
          <w:color w:val="000000"/>
        </w:rPr>
      </w:pPr>
      <w:r>
        <w:rPr>
          <w:color w:val="000000"/>
        </w:rPr>
        <w:t xml:space="preserve">         A. 36                    B.37                       C.38</w:t>
      </w:r>
    </w:p>
    <w:p w:rsidR="002E4C41" w:rsidRDefault="002E4C41" w:rsidP="00085A91">
      <w:pPr>
        <w:rPr>
          <w:b/>
          <w:color w:val="000000"/>
        </w:rPr>
      </w:pPr>
    </w:p>
    <w:p w:rsidR="002E4C41" w:rsidRDefault="002E4C41" w:rsidP="00085A91">
      <w:pPr>
        <w:rPr>
          <w:b/>
          <w:color w:val="000000"/>
        </w:rPr>
      </w:pPr>
    </w:p>
    <w:p w:rsidR="002E4C41" w:rsidRPr="00085A91" w:rsidRDefault="002E4C41" w:rsidP="00085A91">
      <w:pPr>
        <w:rPr>
          <w:b/>
          <w:color w:val="000000"/>
          <w:u w:val="single"/>
        </w:rPr>
      </w:pPr>
      <w:r w:rsidRPr="00CC1272">
        <w:rPr>
          <w:b/>
          <w:color w:val="000000"/>
        </w:rPr>
        <w:t xml:space="preserve">7. </w:t>
      </w:r>
      <w:r>
        <w:rPr>
          <w:b/>
          <w:color w:val="000000"/>
        </w:rPr>
        <w:t xml:space="preserve">Aşağıdakilerden hangisi üç basamaklı bir doğal sayı </w:t>
      </w:r>
      <w:r w:rsidRPr="00445FEE">
        <w:rPr>
          <w:b/>
          <w:color w:val="000000"/>
          <w:u w:val="single"/>
        </w:rPr>
        <w:t>değildir?</w:t>
      </w:r>
    </w:p>
    <w:p w:rsidR="002E4C41" w:rsidRPr="00085A91" w:rsidRDefault="002E4C41" w:rsidP="00085A91">
      <w:pPr>
        <w:rPr>
          <w:color w:val="000000"/>
        </w:rPr>
      </w:pPr>
      <w:r>
        <w:rPr>
          <w:color w:val="000000"/>
        </w:rPr>
        <w:t xml:space="preserve">         A. 246                  B. 740                     C. 031</w:t>
      </w:r>
    </w:p>
    <w:p w:rsidR="002E4C41" w:rsidRDefault="002E4C41" w:rsidP="00A92085">
      <w:pPr>
        <w:rPr>
          <w:b/>
          <w:color w:val="000000"/>
        </w:rPr>
      </w:pPr>
    </w:p>
    <w:p w:rsidR="002E4C41" w:rsidRDefault="002E4C41" w:rsidP="00A92085">
      <w:pPr>
        <w:rPr>
          <w:b/>
          <w:color w:val="000000"/>
        </w:rPr>
      </w:pPr>
    </w:p>
    <w:p w:rsidR="002E4C41" w:rsidRDefault="002E4C41" w:rsidP="00A92085">
      <w:pPr>
        <w:rPr>
          <w:b/>
          <w:color w:val="000000"/>
        </w:rPr>
      </w:pPr>
      <w:r>
        <w:rPr>
          <w:b/>
          <w:color w:val="000000"/>
        </w:rPr>
        <w:t>8. 19 sayısının Romen rakamıyla yazılışı aşağıdakilerden hangisidir?</w:t>
      </w:r>
    </w:p>
    <w:p w:rsidR="002E4C41" w:rsidRDefault="002E4C41" w:rsidP="00A92085">
      <w:pPr>
        <w:rPr>
          <w:color w:val="000000"/>
        </w:rPr>
      </w:pPr>
      <w:r>
        <w:rPr>
          <w:b/>
          <w:color w:val="000000"/>
        </w:rPr>
        <w:t xml:space="preserve">     </w:t>
      </w:r>
      <w:r w:rsidRPr="002021F2">
        <w:rPr>
          <w:color w:val="000000"/>
        </w:rPr>
        <w:t xml:space="preserve">    A. XVIII          </w:t>
      </w:r>
      <w:r>
        <w:rPr>
          <w:color w:val="000000"/>
        </w:rPr>
        <w:t xml:space="preserve">  </w:t>
      </w:r>
      <w:r w:rsidRPr="002021F2">
        <w:rPr>
          <w:color w:val="000000"/>
        </w:rPr>
        <w:t xml:space="preserve">  B. XIX                    C. IX</w:t>
      </w:r>
    </w:p>
    <w:p w:rsidR="002E4C41" w:rsidRDefault="002E4C41" w:rsidP="00A92085">
      <w:pPr>
        <w:rPr>
          <w:b/>
          <w:color w:val="000000"/>
        </w:rPr>
      </w:pPr>
    </w:p>
    <w:p w:rsidR="002E4C41" w:rsidRDefault="002E4C41" w:rsidP="00A92085">
      <w:pPr>
        <w:rPr>
          <w:b/>
          <w:color w:val="000000"/>
        </w:rPr>
      </w:pPr>
    </w:p>
    <w:p w:rsidR="002E4C41" w:rsidRDefault="002E4C41" w:rsidP="00A92085">
      <w:pPr>
        <w:rPr>
          <w:b/>
        </w:rPr>
      </w:pPr>
      <w:r w:rsidRPr="002021F2">
        <w:rPr>
          <w:b/>
          <w:color w:val="000000"/>
        </w:rPr>
        <w:t>9.</w:t>
      </w:r>
      <w:r>
        <w:rPr>
          <w:color w:val="000000"/>
        </w:rPr>
        <w:t xml:space="preserve"> </w:t>
      </w:r>
      <w:r w:rsidRPr="002021F2">
        <w:rPr>
          <w:b/>
          <w:color w:val="000000"/>
        </w:rPr>
        <w:t xml:space="preserve">23  &gt;  </w:t>
      </w:r>
      <w:r w:rsidRPr="002021F2">
        <w:rPr>
          <w:b/>
          <w:color w:val="FF0000"/>
        </w:rPr>
        <w:t xml:space="preserve">a  </w:t>
      </w:r>
      <w:r w:rsidRPr="002021F2">
        <w:rPr>
          <w:b/>
        </w:rPr>
        <w:t>&gt; 18 sıralamasında</w:t>
      </w:r>
      <w:r>
        <w:rPr>
          <w:b/>
        </w:rPr>
        <w:t xml:space="preserve"> “</w:t>
      </w:r>
      <w:r w:rsidRPr="002021F2">
        <w:rPr>
          <w:b/>
          <w:color w:val="FF0000"/>
        </w:rPr>
        <w:t>a</w:t>
      </w:r>
      <w:r w:rsidRPr="002021F2">
        <w:rPr>
          <w:b/>
        </w:rPr>
        <w:t>” yerine hangi sayı yazılabilir</w:t>
      </w:r>
      <w:r>
        <w:rPr>
          <w:b/>
        </w:rPr>
        <w:t>?</w:t>
      </w:r>
    </w:p>
    <w:p w:rsidR="002E4C41" w:rsidRDefault="002E4C41" w:rsidP="00A92085">
      <w:r w:rsidRPr="002021F2">
        <w:t xml:space="preserve">         A. 24                    B. 19                       C. 17</w:t>
      </w:r>
    </w:p>
    <w:p w:rsidR="002E4C41" w:rsidRDefault="002E4C41" w:rsidP="00656FCD">
      <w:pPr>
        <w:jc w:val="center"/>
        <w:rPr>
          <w:b/>
          <w:color w:val="000000"/>
        </w:rPr>
      </w:pPr>
    </w:p>
    <w:p w:rsidR="002E4C41" w:rsidRPr="00FA7E21" w:rsidRDefault="002E4C41" w:rsidP="00F31DCB">
      <w:pPr>
        <w:rPr>
          <w:b/>
          <w:color w:val="FF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</w:t>
      </w:r>
      <w:r w:rsidRPr="00245AF7">
        <w:rPr>
          <w:color w:val="FF0000"/>
        </w:rPr>
        <w:t xml:space="preserve"> </w:t>
      </w:r>
      <w:r w:rsidRPr="00FA7E21">
        <w:rPr>
          <w:b/>
          <w:color w:val="FF0000"/>
        </w:rPr>
        <w:t>9</w:t>
      </w:r>
    </w:p>
    <w:p w:rsidR="002E4C41" w:rsidRDefault="002E4C41" w:rsidP="00113383">
      <w:pPr>
        <w:rPr>
          <w:b/>
          <w:color w:val="000000"/>
        </w:rPr>
      </w:pPr>
    </w:p>
    <w:p w:rsidR="002E4C41" w:rsidRDefault="002E4C41" w:rsidP="00113383">
      <w:pPr>
        <w:ind w:right="-214"/>
        <w:rPr>
          <w:b/>
          <w:color w:val="000000"/>
        </w:rPr>
      </w:pPr>
    </w:p>
    <w:p w:rsidR="002E4C41" w:rsidRDefault="002E4C41" w:rsidP="00113383">
      <w:pPr>
        <w:ind w:right="-214"/>
        <w:rPr>
          <w:b/>
          <w:color w:val="000000"/>
        </w:rPr>
      </w:pPr>
      <w:r>
        <w:rPr>
          <w:b/>
          <w:color w:val="000000"/>
        </w:rPr>
        <w:t>19</w:t>
      </w:r>
      <w:r w:rsidRPr="00B73055">
        <w:rPr>
          <w:b/>
          <w:color w:val="000000"/>
        </w:rPr>
        <w:t xml:space="preserve">) </w:t>
      </w:r>
      <w:r>
        <w:rPr>
          <w:b/>
          <w:color w:val="000000"/>
        </w:rPr>
        <w:t>Aşağıdakilerden hangisi,Türk milletine liderlik etmiş olan Atatürk’ün özelliklerinden biridir?</w:t>
      </w:r>
    </w:p>
    <w:p w:rsidR="002E4C41" w:rsidRPr="00713F06" w:rsidRDefault="002E4C41" w:rsidP="00113383">
      <w:pPr>
        <w:ind w:right="-214"/>
        <w:rPr>
          <w:color w:val="000000"/>
        </w:rPr>
      </w:pPr>
      <w:r>
        <w:rPr>
          <w:b/>
          <w:color w:val="000000"/>
        </w:rPr>
        <w:t xml:space="preserve">          </w:t>
      </w:r>
      <w:r w:rsidRPr="00713F06">
        <w:rPr>
          <w:color w:val="000000"/>
        </w:rPr>
        <w:t>A. Yeniliklere karşı çıkardı.</w:t>
      </w:r>
    </w:p>
    <w:p w:rsidR="002E4C41" w:rsidRPr="00713F06" w:rsidRDefault="002E4C41" w:rsidP="00113383">
      <w:pPr>
        <w:ind w:right="-214"/>
        <w:rPr>
          <w:color w:val="000000"/>
        </w:rPr>
      </w:pPr>
      <w:r w:rsidRPr="00713F06">
        <w:rPr>
          <w:color w:val="000000"/>
        </w:rPr>
        <w:t xml:space="preserve">          B. Güçlükler karşısında yılmazdı.</w:t>
      </w:r>
    </w:p>
    <w:p w:rsidR="002E4C41" w:rsidRPr="00713F06" w:rsidRDefault="002E4C41" w:rsidP="006932BE">
      <w:pPr>
        <w:ind w:right="-214"/>
        <w:rPr>
          <w:color w:val="000000"/>
        </w:rPr>
      </w:pPr>
      <w:r w:rsidRPr="00713F06">
        <w:rPr>
          <w:color w:val="000000"/>
        </w:rPr>
        <w:t xml:space="preserve">          C. İnsanların etkisi altında kalırdı.   </w:t>
      </w:r>
    </w:p>
    <w:p w:rsidR="002E4C41" w:rsidRDefault="002E4C41" w:rsidP="00893E41">
      <w:pPr>
        <w:ind w:right="-214"/>
        <w:rPr>
          <w:b/>
          <w:color w:val="000000"/>
        </w:rPr>
      </w:pPr>
    </w:p>
    <w:p w:rsidR="002E4C41" w:rsidRDefault="002E4C41" w:rsidP="00893E41">
      <w:pPr>
        <w:ind w:right="-214"/>
        <w:rPr>
          <w:b/>
          <w:color w:val="000000"/>
        </w:rPr>
      </w:pPr>
      <w:r>
        <w:rPr>
          <w:b/>
          <w:color w:val="000000"/>
        </w:rPr>
        <w:t>20</w:t>
      </w:r>
      <w:r w:rsidRPr="00B73055">
        <w:rPr>
          <w:b/>
          <w:color w:val="000000"/>
        </w:rPr>
        <w:t xml:space="preserve">) </w:t>
      </w:r>
      <w:r>
        <w:rPr>
          <w:b/>
          <w:color w:val="000000"/>
        </w:rPr>
        <w:t>Hatice,arkadaşından ödünç aldığı hikâye kitabını kaybetmiş.Bu durum karşısında aşağıdakilerden hangisini yağmalıdır?</w:t>
      </w:r>
    </w:p>
    <w:p w:rsidR="002E4C41" w:rsidRPr="00893E41" w:rsidRDefault="002E4C41" w:rsidP="00893E41">
      <w:pPr>
        <w:ind w:right="-214"/>
        <w:rPr>
          <w:color w:val="000000"/>
        </w:rPr>
      </w:pPr>
      <w:r>
        <w:rPr>
          <w:color w:val="000000"/>
        </w:rPr>
        <w:t xml:space="preserve">         </w:t>
      </w:r>
      <w:r w:rsidRPr="00893E41">
        <w:rPr>
          <w:color w:val="000000"/>
        </w:rPr>
        <w:t>A. Arkadaşına durumu anlatmalıdır.</w:t>
      </w:r>
    </w:p>
    <w:p w:rsidR="002E4C41" w:rsidRPr="00893E41" w:rsidRDefault="002E4C41" w:rsidP="00893E41">
      <w:pPr>
        <w:ind w:right="-214"/>
        <w:rPr>
          <w:color w:val="000000"/>
        </w:rPr>
      </w:pPr>
      <w:r>
        <w:rPr>
          <w:color w:val="000000"/>
        </w:rPr>
        <w:t xml:space="preserve">         </w:t>
      </w:r>
      <w:r w:rsidRPr="00893E41">
        <w:rPr>
          <w:color w:val="000000"/>
        </w:rPr>
        <w:t>B. Hiçbir şey olmamış gibi davranmalıdır.</w:t>
      </w:r>
    </w:p>
    <w:p w:rsidR="002E4C41" w:rsidRPr="00893E41" w:rsidRDefault="002E4C41" w:rsidP="00893E41">
      <w:pPr>
        <w:ind w:right="-214"/>
        <w:rPr>
          <w:color w:val="000000"/>
        </w:rPr>
      </w:pPr>
      <w:r>
        <w:rPr>
          <w:color w:val="000000"/>
        </w:rPr>
        <w:t xml:space="preserve">         </w:t>
      </w:r>
      <w:r w:rsidRPr="00893E41">
        <w:rPr>
          <w:color w:val="000000"/>
        </w:rPr>
        <w:t xml:space="preserve">C. Hikâye kitabının aynısını alıp,iade etmelidir. </w:t>
      </w:r>
    </w:p>
    <w:p w:rsidR="002E4C41" w:rsidRDefault="002E4C41" w:rsidP="00763224">
      <w:pPr>
        <w:rPr>
          <w:b/>
          <w:color w:val="FF0000"/>
        </w:rPr>
      </w:pPr>
    </w:p>
    <w:p w:rsidR="002E4C41" w:rsidRDefault="002E4C41" w:rsidP="00763224">
      <w:pPr>
        <w:rPr>
          <w:b/>
          <w:color w:val="FF0000"/>
        </w:rPr>
      </w:pPr>
    </w:p>
    <w:p w:rsidR="002E4C41" w:rsidRPr="00AC6767" w:rsidRDefault="002E4C41" w:rsidP="00763224">
      <w:pPr>
        <w:rPr>
          <w:b/>
          <w:i/>
          <w:color w:val="FF0000"/>
        </w:rPr>
      </w:pPr>
      <w:r w:rsidRPr="00AC6767">
        <w:rPr>
          <w:b/>
          <w:i/>
          <w:color w:val="FF0000"/>
        </w:rPr>
        <w:t>HAYAT BİLGİSİ TESTİ BİTTİ. DİĞER TESTE GEÇİNİZ.</w:t>
      </w:r>
    </w:p>
    <w:p w:rsidR="002E4C41" w:rsidRDefault="002E4C41" w:rsidP="00434384">
      <w:pPr>
        <w:jc w:val="right"/>
        <w:rPr>
          <w:color w:val="FF0000"/>
        </w:rPr>
      </w:pPr>
      <w:r w:rsidRPr="00245AF7">
        <w:rPr>
          <w:color w:val="FF0000"/>
        </w:rPr>
        <w:t xml:space="preserve">                                                                   </w:t>
      </w:r>
      <w:r>
        <w:rPr>
          <w:color w:val="FF0000"/>
        </w:rPr>
        <w:t xml:space="preserve">                                                                                                                 </w:t>
      </w:r>
      <w:r w:rsidRPr="00245AF7">
        <w:rPr>
          <w:color w:val="FF0000"/>
        </w:rPr>
        <w:t xml:space="preserve">  </w:t>
      </w:r>
    </w:p>
    <w:p w:rsidR="002E4C41" w:rsidRDefault="002E4C41" w:rsidP="00245AF7">
      <w:pPr>
        <w:rPr>
          <w:b/>
          <w:color w:val="000000"/>
        </w:rPr>
      </w:pPr>
    </w:p>
    <w:p w:rsidR="002E4C41" w:rsidRPr="00245AF7" w:rsidRDefault="002E4C41" w:rsidP="007E42E6">
      <w:pPr>
        <w:rPr>
          <w:b/>
          <w:color w:val="FF0000"/>
        </w:rPr>
      </w:pPr>
      <w:r w:rsidRPr="00B73055">
        <w:rPr>
          <w:color w:val="000000"/>
        </w:rPr>
        <w:t xml:space="preserve">       </w:t>
      </w:r>
    </w:p>
    <w:p w:rsidR="002E4C41" w:rsidRPr="007737D0" w:rsidRDefault="002E4C41" w:rsidP="00245AF7">
      <w:pPr>
        <w:ind w:right="-214"/>
        <w:jc w:val="center"/>
        <w:rPr>
          <w:b/>
          <w:color w:val="FF0000"/>
        </w:rPr>
      </w:pPr>
    </w:p>
    <w:p w:rsidR="002E4C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</w:p>
    <w:p w:rsidR="002E4C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</w:p>
    <w:p w:rsidR="002E4C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</w:p>
    <w:p w:rsidR="002E4C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</w:p>
    <w:p w:rsidR="002E4C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</w:p>
    <w:p w:rsidR="002E4C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</w:p>
    <w:p w:rsidR="002E4C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</w:p>
    <w:p w:rsidR="002E4C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</w:p>
    <w:p w:rsidR="002E4C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</w:p>
    <w:p w:rsidR="002E4C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</w:p>
    <w:p w:rsidR="002E4C41" w:rsidRDefault="002E4C41" w:rsidP="00B23628">
      <w:pPr>
        <w:jc w:val="right"/>
        <w:rPr>
          <w:b/>
          <w:color w:val="FF0000"/>
        </w:rPr>
      </w:pPr>
    </w:p>
    <w:p w:rsidR="002E4C41" w:rsidRPr="00B23628" w:rsidRDefault="002E4C41" w:rsidP="00B23628">
      <w:pPr>
        <w:jc w:val="right"/>
        <w:rPr>
          <w:b/>
          <w:color w:val="FF0000"/>
          <w:sz w:val="32"/>
          <w:szCs w:val="32"/>
          <w:u w:val="single"/>
        </w:rPr>
      </w:pPr>
      <w:r w:rsidRPr="00B23628">
        <w:rPr>
          <w:b/>
          <w:color w:val="FF0000"/>
        </w:rPr>
        <w:t>8</w:t>
      </w:r>
    </w:p>
    <w:p w:rsidR="002E4C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</w:p>
    <w:p w:rsidR="002E4C41" w:rsidRPr="00893E41" w:rsidRDefault="002E4C41" w:rsidP="00AB6823">
      <w:pPr>
        <w:jc w:val="center"/>
        <w:rPr>
          <w:b/>
          <w:color w:val="FF0000"/>
          <w:sz w:val="32"/>
          <w:szCs w:val="32"/>
          <w:u w:val="single"/>
        </w:rPr>
      </w:pPr>
      <w:r w:rsidRPr="00893E41">
        <w:rPr>
          <w:b/>
          <w:color w:val="FF0000"/>
          <w:sz w:val="32"/>
          <w:szCs w:val="32"/>
          <w:u w:val="single"/>
        </w:rPr>
        <w:t xml:space="preserve">HAYAT BİLGİSİ </w:t>
      </w:r>
    </w:p>
    <w:p w:rsidR="002E4C41" w:rsidRPr="00CC1272" w:rsidRDefault="002E4C41" w:rsidP="00AB6823">
      <w:pPr>
        <w:jc w:val="center"/>
        <w:rPr>
          <w:color w:val="000000"/>
          <w:sz w:val="16"/>
          <w:szCs w:val="16"/>
        </w:rPr>
      </w:pPr>
    </w:p>
    <w:p w:rsidR="002E4C41" w:rsidRPr="00B73055" w:rsidRDefault="002E4C41" w:rsidP="00AB6823">
      <w:pPr>
        <w:rPr>
          <w:b/>
          <w:color w:val="000000"/>
        </w:rPr>
      </w:pPr>
      <w:r w:rsidRPr="00B73055">
        <w:rPr>
          <w:b/>
          <w:color w:val="000000"/>
        </w:rPr>
        <w:t xml:space="preserve">1.  </w:t>
      </w:r>
      <w:r>
        <w:rPr>
          <w:b/>
          <w:color w:val="000000"/>
        </w:rPr>
        <w:t xml:space="preserve">Aşağıdaki anlatımlardan hangisi doğru </w:t>
      </w:r>
      <w:r w:rsidRPr="00BF36D4">
        <w:rPr>
          <w:b/>
          <w:color w:val="000000"/>
          <w:u w:val="single"/>
        </w:rPr>
        <w:t>değildir</w:t>
      </w:r>
      <w:r w:rsidRPr="00B73055">
        <w:rPr>
          <w:b/>
          <w:color w:val="000000"/>
        </w:rPr>
        <w:t>?</w:t>
      </w:r>
    </w:p>
    <w:p w:rsidR="002E4C41" w:rsidRPr="00B73055" w:rsidRDefault="002E4C41" w:rsidP="00AB6823">
      <w:pPr>
        <w:rPr>
          <w:color w:val="000000"/>
        </w:rPr>
      </w:pPr>
      <w:r w:rsidRPr="00B73055">
        <w:rPr>
          <w:color w:val="000000"/>
        </w:rPr>
        <w:tab/>
        <w:t xml:space="preserve">A. </w:t>
      </w:r>
      <w:r>
        <w:rPr>
          <w:color w:val="000000"/>
        </w:rPr>
        <w:t>Öğrenciler arasındaki benzerlik ve farklılıklar doğaldır</w:t>
      </w:r>
      <w:r w:rsidRPr="00B73055">
        <w:rPr>
          <w:color w:val="000000"/>
        </w:rPr>
        <w:t>.</w:t>
      </w:r>
    </w:p>
    <w:p w:rsidR="002E4C41" w:rsidRPr="00B73055" w:rsidRDefault="002E4C41" w:rsidP="00AB6823">
      <w:pPr>
        <w:rPr>
          <w:color w:val="000000"/>
        </w:rPr>
      </w:pPr>
      <w:r w:rsidRPr="00B73055">
        <w:rPr>
          <w:color w:val="000000"/>
        </w:rPr>
        <w:tab/>
        <w:t xml:space="preserve">B. </w:t>
      </w:r>
      <w:r>
        <w:rPr>
          <w:color w:val="000000"/>
        </w:rPr>
        <w:t>Öğrencilerin bilgi seviyeleri aynı sınıfta aynı seviyededir</w:t>
      </w:r>
      <w:r w:rsidRPr="00B73055">
        <w:rPr>
          <w:color w:val="000000"/>
        </w:rPr>
        <w:t>.</w:t>
      </w:r>
    </w:p>
    <w:p w:rsidR="002E4C41" w:rsidRPr="00B73055" w:rsidRDefault="002E4C41" w:rsidP="00AB6823">
      <w:pPr>
        <w:rPr>
          <w:color w:val="000000"/>
        </w:rPr>
      </w:pPr>
      <w:r>
        <w:rPr>
          <w:color w:val="000000"/>
        </w:rPr>
        <w:tab/>
        <w:t>C. Öğrencilerin ilgi ve yetenekleri farklıdır</w:t>
      </w:r>
      <w:r w:rsidRPr="00B73055">
        <w:rPr>
          <w:color w:val="000000"/>
        </w:rPr>
        <w:t>.</w:t>
      </w:r>
    </w:p>
    <w:p w:rsidR="002E4C41" w:rsidRPr="00C67A67" w:rsidRDefault="002E4C41" w:rsidP="005704F3">
      <w:pPr>
        <w:rPr>
          <w:b/>
          <w:color w:val="000000"/>
        </w:rPr>
      </w:pPr>
      <w:r w:rsidRPr="005704F3">
        <w:rPr>
          <w:b/>
          <w:color w:val="FF0000"/>
        </w:rPr>
        <w:t>Uyarı</w:t>
      </w:r>
      <w:r>
        <w:rPr>
          <w:b/>
          <w:color w:val="000000"/>
        </w:rPr>
        <w:t>: 2, 3 ve 4.sorular aşağıdaki krokiye göre cevaplandırılacaktır. Yön grafiği krokinin sağında verilmiştir.</w:t>
      </w:r>
    </w:p>
    <w:p w:rsidR="002E4C41" w:rsidRDefault="002E4C41" w:rsidP="00AB6823">
      <w:pPr>
        <w:rPr>
          <w:b/>
          <w:color w:val="000000"/>
          <w:sz w:val="32"/>
          <w:szCs w:val="32"/>
          <w:u w:val="single"/>
        </w:rPr>
      </w:pPr>
      <w:r>
        <w:rPr>
          <w:noProof/>
        </w:rPr>
        <w:pict>
          <v:group id="_x0000_s1047" style="position:absolute;margin-left:.2pt;margin-top:3.75pt;width:264pt;height:122.7pt;z-index:251659264" coordorigin="2151,2876" coordsize="5280,2454">
            <v:shape id="_x0000_s1048" type="#_x0000_t202" style="position:absolute;left:2151;top:2876;width:2453;height:534">
              <v:textbox style="mso-next-textbox:#_x0000_s1048">
                <w:txbxContent>
                  <w:p w:rsidR="002E4C41" w:rsidRPr="009F53D1" w:rsidRDefault="002E4C41" w:rsidP="005704F3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F53D1">
                      <w:rPr>
                        <w:sz w:val="20"/>
                        <w:szCs w:val="20"/>
                      </w:rPr>
                      <w:t>Ayşe Fitnat İ.Ö.O</w:t>
                    </w:r>
                  </w:p>
                </w:txbxContent>
              </v:textbox>
            </v:shape>
            <v:shape id="_x0000_s1049" type="#_x0000_t202" style="position:absolute;left:3804;top:3517;width:800;height:1813">
              <v:textbox style="layout-flow:vertical;mso-layout-flow-alt:bottom-to-top;mso-next-textbox:#_x0000_s1049">
                <w:txbxContent>
                  <w:p w:rsidR="002E4C41" w:rsidRPr="009F53D1" w:rsidRDefault="002E4C41" w:rsidP="005704F3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F53D1">
                      <w:rPr>
                        <w:sz w:val="20"/>
                        <w:szCs w:val="20"/>
                      </w:rPr>
                      <w:t>TOBB İ.Ö.O</w:t>
                    </w:r>
                  </w:p>
                </w:txbxContent>
              </v:textbox>
            </v:shape>
            <v:shape id="_x0000_s1050" type="#_x0000_t202" style="position:absolute;left:2151;top:3517;width:765;height:1813">
              <v:textbox style="layout-flow:vertical;mso-layout-flow-alt:bottom-to-top;mso-next-textbox:#_x0000_s1050">
                <w:txbxContent>
                  <w:p w:rsidR="002E4C41" w:rsidRPr="009F53D1" w:rsidRDefault="002E4C41" w:rsidP="005704F3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F53D1">
                      <w:rPr>
                        <w:sz w:val="20"/>
                        <w:szCs w:val="20"/>
                      </w:rPr>
                      <w:t>Be</w:t>
                    </w:r>
                    <w:r>
                      <w:rPr>
                        <w:sz w:val="20"/>
                        <w:szCs w:val="20"/>
                      </w:rPr>
                      <w:t>di Sabuncu Güzel Sanatlar Lisesi</w:t>
                    </w:r>
                  </w:p>
                </w:txbxContent>
              </v:textbox>
            </v:shape>
            <v:shape id="_x0000_s1051" type="#_x0000_t202" style="position:absolute;left:4693;top:2876;width:498;height:2454">
              <v:textbox style="layout-flow:vertical;mso-layout-flow-alt:bottom-to-top;mso-next-textbox:#_x0000_s1051">
                <w:txbxContent>
                  <w:p w:rsidR="002E4C41" w:rsidRPr="009F53D1" w:rsidRDefault="002E4C41" w:rsidP="005704F3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Akasya Sokak</w:t>
                    </w:r>
                  </w:p>
                </w:txbxContent>
              </v:textbox>
            </v:shape>
            <v:shape id="_x0000_s1052" type="#_x0000_t202" style="position:absolute;left:5653;top:3196;width:1778;height:1849">
              <v:textbox style="mso-next-textbox:#_x0000_s1052">
                <w:txbxContent>
                  <w:p w:rsidR="002E4C41" w:rsidRDefault="002E4C41" w:rsidP="005704F3">
                    <w:hyperlink r:id="rId15" w:history="1">
                      <w:r w:rsidRPr="00933C28">
                        <w:rPr>
                          <w:rFonts w:ascii="Arial" w:hAnsi="Arial" w:cs="Arial"/>
                          <w:noProof/>
                          <w:color w:val="0000FF"/>
                        </w:rPr>
                        <w:pict>
                          <v:shape id="ipfDeiqaztYHQqA0M:" o:spid="_x0000_i1034" type="#_x0000_t75" alt="http://t2.gstatic.com/images?q=tbn:DeiqaztYHQqA0M:http://www.yazgelistir.com/Makaleler/Resimler/1000000659_NSEW.jpg" href="http://images.google.com.tr/imgres?imgurl=http://www.yazgelistir.com/Makaleler/Resimler/1000000659_NSEW.jpg&amp;imgrefurl=http://www.yazgelistir.com/Makaleler/1000000659.ygpx&amp;usg=__srls8BGmW6Z2aiE3ylqiX4o2TXA=&amp;h=259&amp;w=223&amp;sz=6&amp;hl=tr&amp;start=12&amp;itbs=1&amp;tbnid=DeiqaztYHQqA0M:&amp;tbnh=112&amp;tbnw=96&amp;prev=/images?q=y%C3%B6n+%C5%9Femalar%C4%B1&amp;gbv=2&amp;hl=" style="width:1in;height:84pt;visibility:visible" o:button="t">
                            <v:fill o:detectmouseclick="t"/>
                            <v:imagedata r:id="rId16" o:title=""/>
                          </v:shape>
                        </w:pict>
                      </w:r>
                    </w:hyperlink>
                  </w:p>
                </w:txbxContent>
              </v:textbox>
            </v:shape>
          </v:group>
        </w:pict>
      </w:r>
    </w:p>
    <w:p w:rsidR="002E4C41" w:rsidRDefault="002E4C41" w:rsidP="00AB6823">
      <w:pPr>
        <w:rPr>
          <w:b/>
          <w:color w:val="000000"/>
          <w:sz w:val="32"/>
          <w:szCs w:val="32"/>
          <w:u w:val="single"/>
        </w:rPr>
      </w:pPr>
    </w:p>
    <w:p w:rsidR="002E4C41" w:rsidRDefault="002E4C41" w:rsidP="00AB6823">
      <w:pPr>
        <w:rPr>
          <w:b/>
          <w:color w:val="000000"/>
          <w:sz w:val="32"/>
          <w:szCs w:val="32"/>
          <w:u w:val="single"/>
        </w:rPr>
      </w:pPr>
    </w:p>
    <w:p w:rsidR="002E4C41" w:rsidRDefault="002E4C41" w:rsidP="00AB6823">
      <w:pPr>
        <w:rPr>
          <w:b/>
          <w:color w:val="000000"/>
          <w:sz w:val="32"/>
          <w:szCs w:val="32"/>
          <w:u w:val="single"/>
        </w:rPr>
      </w:pPr>
    </w:p>
    <w:p w:rsidR="002E4C41" w:rsidRDefault="002E4C41" w:rsidP="00AB6823">
      <w:pPr>
        <w:rPr>
          <w:b/>
          <w:color w:val="000000"/>
          <w:sz w:val="32"/>
          <w:szCs w:val="32"/>
          <w:u w:val="single"/>
        </w:rPr>
      </w:pPr>
    </w:p>
    <w:p w:rsidR="002E4C41" w:rsidRDefault="002E4C41" w:rsidP="00AB6823">
      <w:pPr>
        <w:rPr>
          <w:b/>
          <w:color w:val="000000"/>
        </w:rPr>
      </w:pPr>
    </w:p>
    <w:p w:rsidR="002E4C41" w:rsidRDefault="002E4C41" w:rsidP="00AB6823">
      <w:pPr>
        <w:rPr>
          <w:b/>
          <w:color w:val="000000"/>
        </w:rPr>
      </w:pPr>
    </w:p>
    <w:p w:rsidR="002E4C41" w:rsidRDefault="002E4C41" w:rsidP="00AB6823">
      <w:pPr>
        <w:rPr>
          <w:b/>
          <w:color w:val="000000"/>
        </w:rPr>
      </w:pPr>
    </w:p>
    <w:p w:rsidR="002E4C41" w:rsidRDefault="002E4C41" w:rsidP="00AB6823">
      <w:pPr>
        <w:rPr>
          <w:b/>
          <w:color w:val="000000"/>
        </w:rPr>
      </w:pPr>
      <w:r>
        <w:rPr>
          <w:b/>
          <w:color w:val="000000"/>
        </w:rPr>
        <w:t>2</w:t>
      </w:r>
      <w:r w:rsidRPr="00B73055">
        <w:rPr>
          <w:b/>
          <w:color w:val="000000"/>
        </w:rPr>
        <w:t xml:space="preserve">. </w:t>
      </w:r>
      <w:r>
        <w:rPr>
          <w:b/>
          <w:color w:val="000000"/>
        </w:rPr>
        <w:t>Ayşe Fitnat İlköğretim Okulu,Akasya Sokağı’nın hangi yönüne düşmektedir?</w:t>
      </w:r>
    </w:p>
    <w:p w:rsidR="002E4C41" w:rsidRPr="0063792F" w:rsidRDefault="002E4C41" w:rsidP="00AB6823">
      <w:pPr>
        <w:rPr>
          <w:color w:val="000000"/>
        </w:rPr>
      </w:pPr>
      <w:r>
        <w:rPr>
          <w:b/>
          <w:color w:val="000000"/>
        </w:rPr>
        <w:t xml:space="preserve">           </w:t>
      </w:r>
      <w:r w:rsidRPr="0063792F">
        <w:rPr>
          <w:color w:val="000000"/>
        </w:rPr>
        <w:t>A.doğusuna                B.batısına                  C.güneyine</w:t>
      </w:r>
    </w:p>
    <w:p w:rsidR="002E4C41" w:rsidRDefault="002E4C41" w:rsidP="00AB6823">
      <w:pPr>
        <w:rPr>
          <w:b/>
          <w:color w:val="000000"/>
        </w:rPr>
      </w:pPr>
    </w:p>
    <w:p w:rsidR="002E4C41" w:rsidRDefault="002E4C41" w:rsidP="00AB6823">
      <w:pPr>
        <w:rPr>
          <w:b/>
          <w:color w:val="000000"/>
        </w:rPr>
      </w:pPr>
      <w:r>
        <w:rPr>
          <w:b/>
          <w:color w:val="000000"/>
        </w:rPr>
        <w:t>3. TOBB İlköğretim Okulu,Ayşe Fitnat İlköğretim Okulu’nun hangi yönüne düşmektedir?</w:t>
      </w:r>
    </w:p>
    <w:p w:rsidR="002E4C41" w:rsidRPr="0063792F" w:rsidRDefault="002E4C41" w:rsidP="00AB6823">
      <w:pPr>
        <w:rPr>
          <w:color w:val="000000"/>
        </w:rPr>
      </w:pPr>
      <w:r w:rsidRPr="0063792F">
        <w:rPr>
          <w:color w:val="000000"/>
        </w:rPr>
        <w:t xml:space="preserve">       </w:t>
      </w:r>
      <w:r>
        <w:rPr>
          <w:color w:val="000000"/>
        </w:rPr>
        <w:t xml:space="preserve"> </w:t>
      </w:r>
      <w:r w:rsidRPr="0063792F">
        <w:rPr>
          <w:color w:val="000000"/>
        </w:rPr>
        <w:t xml:space="preserve">  A. kuzeyine                  B.  doğusuna            C. güneyine</w:t>
      </w:r>
    </w:p>
    <w:p w:rsidR="002E4C41" w:rsidRDefault="002E4C41" w:rsidP="00AB6823">
      <w:pPr>
        <w:rPr>
          <w:b/>
          <w:color w:val="000000"/>
        </w:rPr>
      </w:pPr>
    </w:p>
    <w:p w:rsidR="002E4C41" w:rsidRDefault="002E4C41" w:rsidP="00AB6823">
      <w:pPr>
        <w:rPr>
          <w:b/>
          <w:color w:val="000000"/>
        </w:rPr>
      </w:pPr>
      <w:r>
        <w:rPr>
          <w:b/>
          <w:color w:val="000000"/>
        </w:rPr>
        <w:t>4</w:t>
      </w:r>
      <w:r w:rsidRPr="00B73055">
        <w:rPr>
          <w:b/>
          <w:color w:val="000000"/>
        </w:rPr>
        <w:t>.</w:t>
      </w:r>
      <w:r>
        <w:rPr>
          <w:b/>
          <w:color w:val="000000"/>
        </w:rPr>
        <w:t xml:space="preserve"> TOBB İlköğretim Okulu,Bedi Sabuncu Güzel Sanatlar Lisesi’nin hangi yönüne düşmektedir?</w:t>
      </w:r>
    </w:p>
    <w:p w:rsidR="002E4C41" w:rsidRDefault="002E4C41" w:rsidP="005704F3">
      <w:pPr>
        <w:rPr>
          <w:color w:val="FF0000"/>
        </w:rPr>
      </w:pPr>
      <w:r>
        <w:rPr>
          <w:b/>
          <w:color w:val="000000"/>
        </w:rPr>
        <w:t xml:space="preserve">           </w:t>
      </w:r>
      <w:r w:rsidRPr="0063792F">
        <w:rPr>
          <w:color w:val="000000"/>
        </w:rPr>
        <w:t xml:space="preserve">A. doğusuna              B. Batısına                 C. kuzeyine  </w:t>
      </w:r>
      <w:r>
        <w:rPr>
          <w:color w:val="000000"/>
        </w:rPr>
        <w:t xml:space="preserve">         </w:t>
      </w:r>
      <w:r w:rsidRPr="00245AF7">
        <w:rPr>
          <w:color w:val="FF0000"/>
        </w:rPr>
        <w:t xml:space="preserve"> </w:t>
      </w:r>
    </w:p>
    <w:p w:rsidR="002E4C41" w:rsidRPr="00B73055" w:rsidRDefault="002E4C41" w:rsidP="008B1A59">
      <w:pPr>
        <w:rPr>
          <w:b/>
          <w:color w:val="000000"/>
        </w:rPr>
      </w:pPr>
      <w:r>
        <w:rPr>
          <w:b/>
          <w:color w:val="000000"/>
        </w:rPr>
        <w:t>5</w:t>
      </w:r>
      <w:r w:rsidRPr="00B73055">
        <w:rPr>
          <w:b/>
          <w:color w:val="000000"/>
        </w:rPr>
        <w:t xml:space="preserve">.  </w:t>
      </w:r>
      <w:r>
        <w:rPr>
          <w:b/>
          <w:color w:val="000000"/>
        </w:rPr>
        <w:t>“Arkadaşım hata yapmış ise, hatasını anlayıp içten özür dilerse çok mutlu olurum.”Diyen Serkan’ın arkadaşında aradığı özellik aşağıdakilerden hangisidir?</w:t>
      </w:r>
    </w:p>
    <w:p w:rsidR="002E4C41" w:rsidRDefault="002E4C41" w:rsidP="0099505D">
      <w:pPr>
        <w:rPr>
          <w:color w:val="000000"/>
        </w:rPr>
      </w:pPr>
      <w:r w:rsidRPr="00B73055">
        <w:rPr>
          <w:color w:val="000000"/>
        </w:rPr>
        <w:tab/>
        <w:t>A.</w:t>
      </w:r>
      <w:r>
        <w:rPr>
          <w:color w:val="000000"/>
        </w:rPr>
        <w:t>dürüstlük  B. yardımseverlik     C.uyumluluk</w:t>
      </w:r>
    </w:p>
    <w:p w:rsidR="002E4C41" w:rsidRPr="00934479" w:rsidRDefault="002E4C41" w:rsidP="0099505D">
      <w:pPr>
        <w:rPr>
          <w:color w:val="000000"/>
        </w:rPr>
      </w:pPr>
    </w:p>
    <w:p w:rsidR="002E4C41" w:rsidRPr="00B73055" w:rsidRDefault="002E4C41" w:rsidP="004E1F0B">
      <w:pPr>
        <w:rPr>
          <w:b/>
          <w:color w:val="000000"/>
        </w:rPr>
      </w:pPr>
      <w:r>
        <w:rPr>
          <w:b/>
          <w:color w:val="000000"/>
        </w:rPr>
        <w:t xml:space="preserve">6. </w:t>
      </w:r>
      <w:r w:rsidRPr="00B73055">
        <w:rPr>
          <w:b/>
          <w:color w:val="000000"/>
        </w:rPr>
        <w:t>Bir yerin kuşbakışı görünümünün kabataslak çizimine ne denir?</w:t>
      </w:r>
    </w:p>
    <w:p w:rsidR="002E4C41" w:rsidRPr="004E1F0B" w:rsidRDefault="002E4C41" w:rsidP="004E1F0B">
      <w:pPr>
        <w:rPr>
          <w:color w:val="000000"/>
        </w:rPr>
      </w:pPr>
      <w:r w:rsidRPr="00B73055">
        <w:rPr>
          <w:color w:val="000000"/>
        </w:rPr>
        <w:tab/>
        <w:t>A. kroki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 xml:space="preserve">B. plân </w:t>
      </w:r>
      <w:r w:rsidRPr="00B73055">
        <w:rPr>
          <w:color w:val="000000"/>
        </w:rPr>
        <w:tab/>
      </w:r>
      <w:r w:rsidRPr="00B73055">
        <w:rPr>
          <w:color w:val="000000"/>
        </w:rPr>
        <w:tab/>
        <w:t xml:space="preserve">C. harita </w:t>
      </w:r>
    </w:p>
    <w:p w:rsidR="002E4C41" w:rsidRPr="00FA7E21" w:rsidRDefault="002E4C41" w:rsidP="00B23628">
      <w:pPr>
        <w:jc w:val="right"/>
        <w:rPr>
          <w:b/>
          <w:color w:val="000000"/>
        </w:rPr>
      </w:pPr>
      <w:r w:rsidRPr="00FA7E21">
        <w:rPr>
          <w:b/>
          <w:color w:val="FF0000"/>
        </w:rPr>
        <w:t>5</w:t>
      </w:r>
    </w:p>
    <w:p w:rsidR="002E4C41" w:rsidRDefault="002E4C41" w:rsidP="0070040F">
      <w:pPr>
        <w:rPr>
          <w:b/>
          <w:color w:val="000000"/>
        </w:rPr>
      </w:pPr>
      <w:r>
        <w:rPr>
          <w:b/>
          <w:color w:val="000000"/>
        </w:rPr>
        <w:t>7</w:t>
      </w:r>
      <w:r w:rsidRPr="00B73055">
        <w:rPr>
          <w:b/>
          <w:color w:val="000000"/>
        </w:rPr>
        <w:t xml:space="preserve">. </w:t>
      </w:r>
      <w:r>
        <w:rPr>
          <w:b/>
          <w:color w:val="000000"/>
        </w:rPr>
        <w:t>Aşağıdaki davranışlardan hangisi yanlılık içermektedir?</w:t>
      </w:r>
    </w:p>
    <w:p w:rsidR="002E4C41" w:rsidRPr="0070040F" w:rsidRDefault="002E4C41" w:rsidP="0070040F">
      <w:pPr>
        <w:rPr>
          <w:b/>
          <w:color w:val="000000"/>
        </w:rPr>
      </w:pPr>
      <w:r>
        <w:rPr>
          <w:b/>
          <w:color w:val="000000"/>
        </w:rPr>
        <w:t xml:space="preserve">        </w:t>
      </w:r>
      <w:r>
        <w:rPr>
          <w:color w:val="000000"/>
        </w:rPr>
        <w:t xml:space="preserve">   A. Şerif,topunu sıra arkadaşına bırakıp kırtasiyeye gitti.    </w:t>
      </w:r>
      <w:r w:rsidRPr="0063792F">
        <w:rPr>
          <w:color w:val="FF0000"/>
        </w:rPr>
        <w:t xml:space="preserve"> </w:t>
      </w:r>
    </w:p>
    <w:p w:rsidR="002E4C41" w:rsidRPr="00B73055" w:rsidRDefault="002E4C41" w:rsidP="004E1F0B">
      <w:pPr>
        <w:rPr>
          <w:color w:val="000000"/>
        </w:rPr>
      </w:pPr>
      <w:r>
        <w:rPr>
          <w:color w:val="000000"/>
        </w:rPr>
        <w:tab/>
        <w:t>B. Mustafa,parasını kaybeden Muhammet’e borç verdi.</w:t>
      </w:r>
    </w:p>
    <w:p w:rsidR="002E4C41" w:rsidRPr="00B73055" w:rsidRDefault="002E4C41" w:rsidP="004E1F0B">
      <w:pPr>
        <w:rPr>
          <w:color w:val="000000"/>
        </w:rPr>
      </w:pPr>
      <w:r>
        <w:rPr>
          <w:color w:val="000000"/>
        </w:rPr>
        <w:tab/>
        <w:t>C. Emre,oyunlarına katılmak isteyenlerden Ali’ye izin verdi</w:t>
      </w:r>
    </w:p>
    <w:p w:rsidR="002E4C41" w:rsidRDefault="002E4C41" w:rsidP="004E1F0B">
      <w:pPr>
        <w:rPr>
          <w:b/>
          <w:color w:val="000000"/>
        </w:rPr>
      </w:pPr>
    </w:p>
    <w:p w:rsidR="002E4C41" w:rsidRDefault="002E4C41" w:rsidP="004E1F0B">
      <w:pPr>
        <w:rPr>
          <w:b/>
          <w:color w:val="000000"/>
        </w:rPr>
      </w:pPr>
      <w:r>
        <w:rPr>
          <w:b/>
          <w:color w:val="000000"/>
        </w:rPr>
        <w:t>8</w:t>
      </w:r>
      <w:r w:rsidRPr="00B73055">
        <w:rPr>
          <w:b/>
          <w:color w:val="000000"/>
        </w:rPr>
        <w:t>.  Aşağıdaki</w:t>
      </w:r>
      <w:r>
        <w:rPr>
          <w:b/>
          <w:color w:val="000000"/>
        </w:rPr>
        <w:t xml:space="preserve">lerden hangisi Mustafa Kemal’in okul hayatında karşılaştığı zorluklardan biri </w:t>
      </w:r>
      <w:r w:rsidRPr="00F24138">
        <w:rPr>
          <w:b/>
          <w:color w:val="000000"/>
          <w:u w:val="single"/>
        </w:rPr>
        <w:t>değildir?</w:t>
      </w:r>
      <w:r w:rsidRPr="00B73055">
        <w:rPr>
          <w:b/>
          <w:color w:val="000000"/>
        </w:rPr>
        <w:t xml:space="preserve"> </w:t>
      </w:r>
    </w:p>
    <w:p w:rsidR="002E4C41" w:rsidRPr="00F24138" w:rsidRDefault="002E4C41" w:rsidP="004E1F0B">
      <w:pPr>
        <w:rPr>
          <w:color w:val="000000"/>
        </w:rPr>
      </w:pPr>
      <w:r w:rsidRPr="00F24138">
        <w:rPr>
          <w:color w:val="000000"/>
        </w:rPr>
        <w:t xml:space="preserve">            A. Annesinin askeri okula gitmesini istememesi.</w:t>
      </w:r>
    </w:p>
    <w:p w:rsidR="002E4C41" w:rsidRPr="00F24138" w:rsidRDefault="002E4C41" w:rsidP="004E1F0B">
      <w:pPr>
        <w:rPr>
          <w:color w:val="000000"/>
        </w:rPr>
      </w:pPr>
      <w:r w:rsidRPr="00F24138">
        <w:rPr>
          <w:color w:val="000000"/>
        </w:rPr>
        <w:t xml:space="preserve">            B. İlköğretim hayatı sırasında babasının vefat etmesi.</w:t>
      </w:r>
    </w:p>
    <w:p w:rsidR="002E4C41" w:rsidRPr="00F24138" w:rsidRDefault="002E4C41" w:rsidP="004E1F0B">
      <w:pPr>
        <w:rPr>
          <w:color w:val="000000"/>
        </w:rPr>
      </w:pPr>
      <w:r w:rsidRPr="00F24138">
        <w:rPr>
          <w:color w:val="000000"/>
        </w:rPr>
        <w:t xml:space="preserve">            C. Öğretmeni tarafından “Kemal” adı verilmesi. </w:t>
      </w:r>
    </w:p>
    <w:p w:rsidR="002E4C41" w:rsidRDefault="002E4C41" w:rsidP="00766A34">
      <w:pPr>
        <w:rPr>
          <w:b/>
          <w:color w:val="000000"/>
        </w:rPr>
      </w:pPr>
    </w:p>
    <w:p w:rsidR="002E4C41" w:rsidRPr="00B73055" w:rsidRDefault="002E4C41" w:rsidP="00766A34">
      <w:pPr>
        <w:rPr>
          <w:b/>
          <w:color w:val="000000"/>
        </w:rPr>
      </w:pPr>
      <w:r>
        <w:rPr>
          <w:b/>
          <w:color w:val="000000"/>
        </w:rPr>
        <w:t>9</w:t>
      </w:r>
      <w:r w:rsidRPr="00B73055">
        <w:rPr>
          <w:b/>
          <w:color w:val="000000"/>
        </w:rPr>
        <w:t xml:space="preserve">. </w:t>
      </w:r>
      <w:r>
        <w:rPr>
          <w:b/>
          <w:color w:val="000000"/>
        </w:rPr>
        <w:t>Son zamanlarda sık sık hastalanmaya başlayan Buğra,en çok hangi besinlerle beslenmeye özen göstermelidir?</w:t>
      </w:r>
    </w:p>
    <w:p w:rsidR="002E4C41" w:rsidRPr="00B73055" w:rsidRDefault="002E4C41" w:rsidP="00766A34">
      <w:pPr>
        <w:rPr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 xml:space="preserve">A. </w:t>
      </w:r>
      <w:r>
        <w:rPr>
          <w:color w:val="000000"/>
        </w:rPr>
        <w:t>Süt ve süt ürünleri.</w:t>
      </w:r>
    </w:p>
    <w:p w:rsidR="002E4C41" w:rsidRPr="00B73055" w:rsidRDefault="002E4C41" w:rsidP="00766A34">
      <w:pPr>
        <w:rPr>
          <w:color w:val="000000"/>
        </w:rPr>
      </w:pPr>
      <w:r w:rsidRPr="00B73055">
        <w:rPr>
          <w:color w:val="000000"/>
        </w:rPr>
        <w:tab/>
        <w:t xml:space="preserve">B. </w:t>
      </w:r>
      <w:r>
        <w:rPr>
          <w:color w:val="000000"/>
        </w:rPr>
        <w:t>Meyve ve sebzeler.</w:t>
      </w:r>
    </w:p>
    <w:p w:rsidR="002E4C41" w:rsidRPr="0063792F" w:rsidRDefault="002E4C41" w:rsidP="00766A34">
      <w:pPr>
        <w:rPr>
          <w:color w:val="000000"/>
        </w:rPr>
      </w:pPr>
      <w:r w:rsidRPr="00B73055">
        <w:rPr>
          <w:color w:val="000000"/>
        </w:rPr>
        <w:tab/>
        <w:t>C.</w:t>
      </w:r>
      <w:r>
        <w:rPr>
          <w:color w:val="000000"/>
        </w:rPr>
        <w:t>Et ve et ürünleri</w:t>
      </w:r>
      <w:r w:rsidRPr="005704F3">
        <w:rPr>
          <w:color w:val="FF0000"/>
        </w:rPr>
        <w:t xml:space="preserve">.                                                            </w:t>
      </w:r>
    </w:p>
    <w:p w:rsidR="002E4C41" w:rsidRDefault="002E4C41" w:rsidP="00766A34">
      <w:pPr>
        <w:rPr>
          <w:b/>
          <w:color w:val="000000"/>
        </w:rPr>
      </w:pPr>
    </w:p>
    <w:p w:rsidR="002E4C41" w:rsidRPr="00B73055" w:rsidRDefault="002E4C41" w:rsidP="00766A34">
      <w:pPr>
        <w:rPr>
          <w:b/>
          <w:color w:val="000000"/>
        </w:rPr>
      </w:pPr>
      <w:r>
        <w:rPr>
          <w:b/>
          <w:color w:val="000000"/>
        </w:rPr>
        <w:t>10. Dengeli beslenme,</w:t>
      </w:r>
      <w:r w:rsidRPr="00B73055">
        <w:rPr>
          <w:b/>
          <w:color w:val="000000"/>
        </w:rPr>
        <w:t xml:space="preserve"> seçeneklerin hangisinde doğru olarak belirtilmiştir?</w:t>
      </w:r>
    </w:p>
    <w:p w:rsidR="002E4C41" w:rsidRPr="00B73055" w:rsidRDefault="002E4C41" w:rsidP="00766A34">
      <w:pPr>
        <w:rPr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>A. Sevdiği yiyecekleri istediği kadar yemek</w:t>
      </w:r>
    </w:p>
    <w:p w:rsidR="002E4C41" w:rsidRPr="00B73055" w:rsidRDefault="002E4C41" w:rsidP="00766A34">
      <w:pPr>
        <w:rPr>
          <w:color w:val="000000"/>
        </w:rPr>
      </w:pPr>
      <w:r w:rsidRPr="00B73055">
        <w:rPr>
          <w:color w:val="000000"/>
        </w:rPr>
        <w:tab/>
        <w:t>B. Bütün besinlerden yeterince yemek</w:t>
      </w:r>
    </w:p>
    <w:p w:rsidR="002E4C41" w:rsidRPr="0063792F" w:rsidRDefault="002E4C41" w:rsidP="00766A34">
      <w:pPr>
        <w:rPr>
          <w:color w:val="000000"/>
        </w:rPr>
      </w:pPr>
      <w:r w:rsidRPr="00B73055">
        <w:rPr>
          <w:color w:val="000000"/>
        </w:rPr>
        <w:tab/>
        <w:t>C. Çikolatalı, şekerli besinlerden yemek</w:t>
      </w:r>
    </w:p>
    <w:p w:rsidR="002E4C41" w:rsidRDefault="002E4C41" w:rsidP="00201B78">
      <w:pPr>
        <w:rPr>
          <w:b/>
          <w:color w:val="000000"/>
        </w:rPr>
      </w:pPr>
    </w:p>
    <w:p w:rsidR="002E4C41" w:rsidRPr="00B73055" w:rsidRDefault="002E4C41" w:rsidP="00201B78">
      <w:pPr>
        <w:rPr>
          <w:color w:val="000000"/>
        </w:rPr>
      </w:pPr>
      <w:r>
        <w:rPr>
          <w:b/>
          <w:color w:val="000000"/>
        </w:rPr>
        <w:t>11</w:t>
      </w:r>
      <w:r w:rsidRPr="00B73055">
        <w:rPr>
          <w:b/>
          <w:color w:val="000000"/>
        </w:rPr>
        <w:t xml:space="preserve">. </w:t>
      </w:r>
      <w:r>
        <w:rPr>
          <w:b/>
          <w:color w:val="000000"/>
        </w:rPr>
        <w:t>Neslihan, yaya olarak okula gelirken ,yaşlı bir adam “gel sana dondurma alayım ”dedi.Bu durumda Neslihan, nasıl davranmalıdır?</w:t>
      </w:r>
    </w:p>
    <w:p w:rsidR="002E4C41" w:rsidRPr="00D85788" w:rsidRDefault="002E4C41" w:rsidP="00766A34">
      <w:pPr>
        <w:rPr>
          <w:color w:val="000000"/>
        </w:rPr>
      </w:pPr>
      <w:r w:rsidRPr="00D85788">
        <w:rPr>
          <w:color w:val="000000"/>
        </w:rPr>
        <w:t xml:space="preserve">          A. Dondurmayı alıp, teşekkür etmelidir.</w:t>
      </w:r>
    </w:p>
    <w:p w:rsidR="002E4C41" w:rsidRPr="00D85788" w:rsidRDefault="002E4C41" w:rsidP="00766A34">
      <w:pPr>
        <w:rPr>
          <w:color w:val="000000"/>
        </w:rPr>
      </w:pPr>
      <w:r w:rsidRPr="00D85788">
        <w:rPr>
          <w:color w:val="000000"/>
        </w:rPr>
        <w:t xml:space="preserve">          B. Dondurmayı alıp, parasını vermelidir.</w:t>
      </w:r>
    </w:p>
    <w:p w:rsidR="002E4C41" w:rsidRPr="00D85788" w:rsidRDefault="002E4C41" w:rsidP="00766A34">
      <w:pPr>
        <w:rPr>
          <w:color w:val="000000"/>
        </w:rPr>
      </w:pPr>
      <w:r w:rsidRPr="00D85788">
        <w:rPr>
          <w:color w:val="000000"/>
        </w:rPr>
        <w:t xml:space="preserve">          C. Adama cevap bile vermeden, oradan uzaklaşmalıdır</w:t>
      </w:r>
      <w:r>
        <w:rPr>
          <w:color w:val="000000"/>
        </w:rPr>
        <w:t>.</w:t>
      </w:r>
    </w:p>
    <w:p w:rsidR="002E4C41" w:rsidRDefault="002E4C41" w:rsidP="00766A34">
      <w:pPr>
        <w:rPr>
          <w:b/>
          <w:color w:val="000000"/>
        </w:rPr>
      </w:pPr>
    </w:p>
    <w:p w:rsidR="002E4C41" w:rsidRDefault="002E4C41" w:rsidP="00766A34">
      <w:pPr>
        <w:rPr>
          <w:b/>
          <w:color w:val="000000"/>
        </w:rPr>
      </w:pPr>
      <w:r>
        <w:rPr>
          <w:b/>
          <w:color w:val="000000"/>
        </w:rPr>
        <w:t>12. Aşağıdakilerden hangisi, lider olan olanların özelliklerinden biri değildir?</w:t>
      </w:r>
    </w:p>
    <w:p w:rsidR="002E4C41" w:rsidRDefault="002E4C41" w:rsidP="00766A34">
      <w:pPr>
        <w:rPr>
          <w:b/>
          <w:color w:val="000000"/>
        </w:rPr>
      </w:pPr>
      <w:r>
        <w:rPr>
          <w:b/>
          <w:color w:val="000000"/>
        </w:rPr>
        <w:t xml:space="preserve">          A. Arkadaşları arasında işbirliği yapmak</w:t>
      </w:r>
    </w:p>
    <w:p w:rsidR="002E4C41" w:rsidRDefault="002E4C41" w:rsidP="00766A34">
      <w:pPr>
        <w:rPr>
          <w:b/>
          <w:color w:val="000000"/>
        </w:rPr>
      </w:pPr>
      <w:r>
        <w:rPr>
          <w:b/>
          <w:color w:val="000000"/>
        </w:rPr>
        <w:t xml:space="preserve">          B. Ayrım yapmadan arkadaşlarına eşit davranmak.</w:t>
      </w:r>
    </w:p>
    <w:p w:rsidR="002E4C41" w:rsidRDefault="002E4C41" w:rsidP="00766A34">
      <w:pPr>
        <w:rPr>
          <w:b/>
          <w:color w:val="000000"/>
        </w:rPr>
      </w:pPr>
      <w:r>
        <w:rPr>
          <w:b/>
          <w:color w:val="000000"/>
        </w:rPr>
        <w:t xml:space="preserve">          C. Tembel olanları gruptan atmak.</w:t>
      </w:r>
    </w:p>
    <w:p w:rsidR="002E4C41" w:rsidRDefault="002E4C41" w:rsidP="0091361F">
      <w:pPr>
        <w:rPr>
          <w:b/>
          <w:color w:val="000000"/>
        </w:rPr>
      </w:pPr>
    </w:p>
    <w:p w:rsidR="002E4C41" w:rsidRPr="00FA7E21" w:rsidRDefault="002E4C41" w:rsidP="00B23628">
      <w:pPr>
        <w:jc w:val="right"/>
        <w:rPr>
          <w:b/>
          <w:color w:val="000000"/>
        </w:rPr>
      </w:pPr>
      <w:r w:rsidRPr="00FA7E21">
        <w:rPr>
          <w:b/>
          <w:color w:val="FF0000"/>
        </w:rPr>
        <w:t xml:space="preserve">               6</w:t>
      </w:r>
    </w:p>
    <w:p w:rsidR="002E4C41" w:rsidRPr="00B73055" w:rsidRDefault="002E4C41" w:rsidP="0091361F">
      <w:pPr>
        <w:rPr>
          <w:b/>
          <w:color w:val="000000"/>
        </w:rPr>
      </w:pPr>
      <w:r>
        <w:rPr>
          <w:b/>
          <w:color w:val="000000"/>
        </w:rPr>
        <w:t>13</w:t>
      </w:r>
      <w:r w:rsidRPr="00B73055">
        <w:rPr>
          <w:b/>
          <w:color w:val="000000"/>
        </w:rPr>
        <w:t>.</w:t>
      </w:r>
      <w:r>
        <w:rPr>
          <w:b/>
          <w:color w:val="000000"/>
        </w:rPr>
        <w:t xml:space="preserve">Aşağıdakilerden  hangisi en doğru yön bulma yöntemidir </w:t>
      </w:r>
      <w:r w:rsidRPr="00B73055">
        <w:rPr>
          <w:b/>
          <w:color w:val="000000"/>
        </w:rPr>
        <w:t>?</w:t>
      </w:r>
    </w:p>
    <w:p w:rsidR="002E4C41" w:rsidRPr="00B73055" w:rsidRDefault="002E4C41" w:rsidP="0091361F">
      <w:pPr>
        <w:rPr>
          <w:color w:val="000000"/>
        </w:rPr>
      </w:pPr>
      <w:r w:rsidRPr="00B73055">
        <w:rPr>
          <w:b/>
          <w:color w:val="000000"/>
        </w:rPr>
        <w:tab/>
      </w:r>
      <w:r w:rsidRPr="00B73055">
        <w:rPr>
          <w:color w:val="000000"/>
        </w:rPr>
        <w:t>A.</w:t>
      </w:r>
      <w:r>
        <w:rPr>
          <w:color w:val="000000"/>
        </w:rPr>
        <w:t xml:space="preserve"> Pusula                B. Güneş                 C. Kutup Yıldızı</w:t>
      </w:r>
    </w:p>
    <w:p w:rsidR="002E4C41" w:rsidRDefault="002E4C41" w:rsidP="0070040F">
      <w:pPr>
        <w:rPr>
          <w:color w:val="000000"/>
        </w:rPr>
      </w:pPr>
    </w:p>
    <w:p w:rsidR="002E4C41" w:rsidRPr="005704F3" w:rsidRDefault="002E4C41" w:rsidP="0070040F">
      <w:pPr>
        <w:rPr>
          <w:b/>
          <w:color w:val="000000"/>
        </w:rPr>
      </w:pPr>
      <w:r w:rsidRPr="00AB0DFC">
        <w:rPr>
          <w:b/>
          <w:color w:val="000000"/>
        </w:rPr>
        <w:t>14.</w:t>
      </w:r>
      <w:r>
        <w:rPr>
          <w:color w:val="000000"/>
        </w:rPr>
        <w:t xml:space="preserve"> </w:t>
      </w:r>
      <w:r w:rsidRPr="005704F3">
        <w:rPr>
          <w:b/>
          <w:color w:val="000000"/>
        </w:rPr>
        <w:t>İnsanların temel ihtiyaçlarında öncelik hangisidir?</w:t>
      </w:r>
    </w:p>
    <w:p w:rsidR="002E4C41" w:rsidRPr="005704F3" w:rsidRDefault="002E4C41" w:rsidP="0070040F">
      <w:pPr>
        <w:rPr>
          <w:color w:val="000000"/>
        </w:rPr>
      </w:pPr>
      <w:r w:rsidRPr="005704F3">
        <w:rPr>
          <w:b/>
          <w:color w:val="000000"/>
        </w:rPr>
        <w:tab/>
      </w:r>
      <w:r w:rsidRPr="005704F3">
        <w:rPr>
          <w:color w:val="000000"/>
        </w:rPr>
        <w:t>A. giyinme</w:t>
      </w:r>
      <w:r w:rsidRPr="005704F3">
        <w:rPr>
          <w:color w:val="000000"/>
        </w:rPr>
        <w:tab/>
        <w:t xml:space="preserve">         B. barınma             C. yeme- içme</w:t>
      </w:r>
    </w:p>
    <w:p w:rsidR="002E4C41" w:rsidRPr="0098252B" w:rsidRDefault="002E4C41" w:rsidP="0070040F">
      <w:pPr>
        <w:rPr>
          <w:color w:val="FF0000"/>
        </w:rPr>
      </w:pPr>
      <w:r w:rsidRPr="00B73055">
        <w:rPr>
          <w:color w:val="000000"/>
        </w:rPr>
        <w:tab/>
      </w:r>
    </w:p>
    <w:p w:rsidR="002E4C41" w:rsidRPr="00B73055" w:rsidRDefault="002E4C41" w:rsidP="005704F3">
      <w:pPr>
        <w:rPr>
          <w:b/>
          <w:color w:val="000000"/>
        </w:rPr>
      </w:pPr>
      <w:r>
        <w:rPr>
          <w:b/>
          <w:color w:val="000000"/>
        </w:rPr>
        <w:t>15</w:t>
      </w:r>
      <w:r w:rsidRPr="00B73055">
        <w:rPr>
          <w:b/>
          <w:color w:val="000000"/>
        </w:rPr>
        <w:t xml:space="preserve">. </w:t>
      </w:r>
      <w:r>
        <w:rPr>
          <w:b/>
          <w:color w:val="000000"/>
        </w:rPr>
        <w:t>Aşağıdaki iletişim araçlarından hangisi ile hem görsel, hem de işitsel iletişim sağlarız?</w:t>
      </w:r>
    </w:p>
    <w:p w:rsidR="002E4C41" w:rsidRPr="00713F06" w:rsidRDefault="002E4C41" w:rsidP="005704F3">
      <w:pPr>
        <w:rPr>
          <w:color w:val="000000"/>
        </w:rPr>
      </w:pPr>
      <w:r w:rsidRPr="00B73055">
        <w:rPr>
          <w:b/>
          <w:color w:val="000000"/>
        </w:rPr>
        <w:tab/>
      </w:r>
      <w:r>
        <w:rPr>
          <w:color w:val="000000"/>
        </w:rPr>
        <w:t>A. radyo                   B. televizyon                     C. gazete</w:t>
      </w:r>
      <w:r w:rsidRPr="00B73055">
        <w:rPr>
          <w:color w:val="000000"/>
        </w:rPr>
        <w:tab/>
      </w:r>
    </w:p>
    <w:p w:rsidR="002E4C41" w:rsidRDefault="002E4C41" w:rsidP="005704F3">
      <w:pPr>
        <w:rPr>
          <w:color w:val="FF0000"/>
        </w:rPr>
      </w:pPr>
      <w:r>
        <w:rPr>
          <w:color w:val="FF0000"/>
        </w:rPr>
        <w:t xml:space="preserve">                              </w:t>
      </w:r>
    </w:p>
    <w:p w:rsidR="002E4C41" w:rsidRDefault="002E4C41" w:rsidP="002E25B9">
      <w:pPr>
        <w:jc w:val="center"/>
        <w:rPr>
          <w:color w:val="FF0000"/>
        </w:rPr>
      </w:pPr>
    </w:p>
    <w:p w:rsidR="002E4C41" w:rsidRPr="00B73055" w:rsidRDefault="002E4C41" w:rsidP="005704F3">
      <w:pPr>
        <w:rPr>
          <w:b/>
          <w:color w:val="000000"/>
        </w:rPr>
      </w:pPr>
      <w:r>
        <w:rPr>
          <w:color w:val="FF0000"/>
        </w:rPr>
        <w:t xml:space="preserve">   </w:t>
      </w:r>
      <w:r>
        <w:rPr>
          <w:b/>
          <w:color w:val="000000"/>
        </w:rPr>
        <w:t>16</w:t>
      </w:r>
      <w:r w:rsidRPr="00B73055">
        <w:rPr>
          <w:b/>
          <w:color w:val="000000"/>
        </w:rPr>
        <w:t xml:space="preserve">. </w:t>
      </w:r>
      <w:r>
        <w:rPr>
          <w:b/>
          <w:color w:val="000000"/>
        </w:rPr>
        <w:t xml:space="preserve">Aşağıdakilerden hangisi, ailemize yardımcı olmak için alabileceğimiz sorumluluklardan biri </w:t>
      </w:r>
      <w:r w:rsidRPr="00F01003">
        <w:rPr>
          <w:b/>
          <w:color w:val="000000"/>
          <w:u w:val="single"/>
        </w:rPr>
        <w:t>değildir?</w:t>
      </w:r>
    </w:p>
    <w:p w:rsidR="002E4C41" w:rsidRPr="00B73055" w:rsidRDefault="002E4C41" w:rsidP="005704F3">
      <w:pPr>
        <w:rPr>
          <w:color w:val="000000"/>
        </w:rPr>
      </w:pPr>
      <w:r w:rsidRPr="00B73055">
        <w:rPr>
          <w:b/>
          <w:color w:val="000000"/>
        </w:rPr>
        <w:tab/>
      </w:r>
      <w:r>
        <w:rPr>
          <w:color w:val="000000"/>
        </w:rPr>
        <w:t>A. Anneye mutfak işlerinde yardımcı olmak.</w:t>
      </w:r>
    </w:p>
    <w:p w:rsidR="002E4C41" w:rsidRPr="00B73055" w:rsidRDefault="002E4C41" w:rsidP="005704F3">
      <w:pPr>
        <w:rPr>
          <w:color w:val="000000"/>
        </w:rPr>
      </w:pPr>
      <w:r>
        <w:rPr>
          <w:color w:val="000000"/>
        </w:rPr>
        <w:tab/>
        <w:t>B. Evdeki kaynakları tutumlu olarak kullanmak.</w:t>
      </w:r>
    </w:p>
    <w:p w:rsidR="002E4C41" w:rsidRPr="00713F06" w:rsidRDefault="002E4C41" w:rsidP="005704F3">
      <w:pPr>
        <w:rPr>
          <w:color w:val="000000"/>
        </w:rPr>
      </w:pPr>
      <w:r>
        <w:rPr>
          <w:color w:val="000000"/>
        </w:rPr>
        <w:tab/>
        <w:t>C. Ders araç ve gereçlerimizi akşamdan hazırlamak.</w:t>
      </w:r>
    </w:p>
    <w:p w:rsidR="002E4C41" w:rsidRDefault="002E4C41" w:rsidP="005704F3">
      <w:pPr>
        <w:rPr>
          <w:b/>
          <w:color w:val="000000"/>
        </w:rPr>
      </w:pPr>
    </w:p>
    <w:p w:rsidR="002E4C41" w:rsidRDefault="002E4C41" w:rsidP="005704F3">
      <w:pPr>
        <w:rPr>
          <w:b/>
          <w:color w:val="000000"/>
        </w:rPr>
      </w:pPr>
      <w:r>
        <w:rPr>
          <w:b/>
          <w:color w:val="000000"/>
        </w:rPr>
        <w:t>17. Aşağıdaki davranışlardan hangisi,ailede işlerin kısa sürede sonuçlanmasına neden olur?</w:t>
      </w:r>
    </w:p>
    <w:p w:rsidR="002E4C41" w:rsidRPr="00893E41" w:rsidRDefault="002E4C41" w:rsidP="005704F3">
      <w:pPr>
        <w:rPr>
          <w:color w:val="000000"/>
        </w:rPr>
      </w:pPr>
      <w:r>
        <w:rPr>
          <w:b/>
          <w:color w:val="000000"/>
        </w:rPr>
        <w:t xml:space="preserve">           </w:t>
      </w:r>
      <w:r w:rsidRPr="00893E41">
        <w:rPr>
          <w:color w:val="000000"/>
        </w:rPr>
        <w:t>A. Ailede yardımlaşma olması.</w:t>
      </w:r>
    </w:p>
    <w:p w:rsidR="002E4C41" w:rsidRPr="00893E41" w:rsidRDefault="002E4C41" w:rsidP="005704F3">
      <w:pPr>
        <w:rPr>
          <w:color w:val="000000"/>
        </w:rPr>
      </w:pPr>
      <w:r w:rsidRPr="00893E41">
        <w:rPr>
          <w:color w:val="000000"/>
        </w:rPr>
        <w:t xml:space="preserve">           B. Ailede hoşgörü olması</w:t>
      </w:r>
    </w:p>
    <w:p w:rsidR="002E4C41" w:rsidRDefault="002E4C41" w:rsidP="005704F3">
      <w:pPr>
        <w:rPr>
          <w:color w:val="000000"/>
        </w:rPr>
      </w:pPr>
      <w:r w:rsidRPr="00893E41">
        <w:rPr>
          <w:color w:val="000000"/>
        </w:rPr>
        <w:t xml:space="preserve">           C. Ailede saygı ve sevgi olması.</w:t>
      </w:r>
    </w:p>
    <w:p w:rsidR="002E4C41" w:rsidRDefault="002E4C41" w:rsidP="005704F3">
      <w:pPr>
        <w:rPr>
          <w:color w:val="000000"/>
        </w:rPr>
      </w:pPr>
    </w:p>
    <w:p w:rsidR="002E4C41" w:rsidRDefault="002E4C41" w:rsidP="007E42E6">
      <w:pPr>
        <w:rPr>
          <w:b/>
          <w:color w:val="000000"/>
        </w:rPr>
      </w:pPr>
      <w:r>
        <w:rPr>
          <w:b/>
          <w:color w:val="000000"/>
        </w:rPr>
        <w:t>18</w:t>
      </w:r>
      <w:r w:rsidRPr="00B73055">
        <w:rPr>
          <w:b/>
          <w:color w:val="000000"/>
        </w:rPr>
        <w:t>.</w:t>
      </w:r>
      <w:r>
        <w:rPr>
          <w:b/>
          <w:color w:val="000000"/>
        </w:rPr>
        <w:t xml:space="preserve"> Aşağıdaki olaylardan hangisinden sonra,ülkemiz insanları hak ve hürriyetlere kavuşmaya başlamışlardır?</w:t>
      </w:r>
    </w:p>
    <w:p w:rsidR="002E4C41" w:rsidRPr="00113383" w:rsidRDefault="002E4C41" w:rsidP="007E42E6">
      <w:pPr>
        <w:rPr>
          <w:color w:val="000000"/>
        </w:rPr>
      </w:pPr>
      <w:r>
        <w:rPr>
          <w:b/>
          <w:color w:val="000000"/>
        </w:rPr>
        <w:t xml:space="preserve">           </w:t>
      </w:r>
      <w:r w:rsidRPr="00113383">
        <w:rPr>
          <w:color w:val="000000"/>
        </w:rPr>
        <w:t>A. Kurtuluş Savaşı’nın başlaması</w:t>
      </w:r>
    </w:p>
    <w:p w:rsidR="002E4C41" w:rsidRPr="00113383" w:rsidRDefault="002E4C41" w:rsidP="007E42E6">
      <w:pPr>
        <w:rPr>
          <w:color w:val="000000"/>
        </w:rPr>
      </w:pPr>
      <w:r w:rsidRPr="00113383">
        <w:rPr>
          <w:color w:val="000000"/>
        </w:rPr>
        <w:t xml:space="preserve">         </w:t>
      </w:r>
      <w:r>
        <w:rPr>
          <w:color w:val="000000"/>
        </w:rPr>
        <w:t xml:space="preserve"> </w:t>
      </w:r>
      <w:r w:rsidRPr="00113383">
        <w:rPr>
          <w:color w:val="000000"/>
        </w:rPr>
        <w:t xml:space="preserve"> B. Türkiye Büyük Millet Meclisi’nin açılması </w:t>
      </w:r>
    </w:p>
    <w:p w:rsidR="002E4C41" w:rsidRPr="00B73055" w:rsidRDefault="002E4C41" w:rsidP="007E42E6">
      <w:pPr>
        <w:rPr>
          <w:color w:val="000000"/>
        </w:rPr>
      </w:pPr>
      <w:r w:rsidRPr="00113383">
        <w:rPr>
          <w:color w:val="000000"/>
        </w:rPr>
        <w:t xml:space="preserve">        </w:t>
      </w:r>
      <w:r>
        <w:rPr>
          <w:color w:val="000000"/>
        </w:rPr>
        <w:t xml:space="preserve"> </w:t>
      </w:r>
      <w:r w:rsidRPr="00113383">
        <w:rPr>
          <w:color w:val="000000"/>
        </w:rPr>
        <w:t xml:space="preserve">  C. Cumhuriyet’in İlanı</w:t>
      </w:r>
    </w:p>
    <w:p w:rsidR="002E4C41" w:rsidRDefault="002E4C41" w:rsidP="005704F3">
      <w:pPr>
        <w:rPr>
          <w:color w:val="000000"/>
        </w:rPr>
      </w:pPr>
    </w:p>
    <w:p w:rsidR="002E4C41" w:rsidRDefault="002E4C41" w:rsidP="005704F3">
      <w:pPr>
        <w:rPr>
          <w:color w:val="000000"/>
        </w:rPr>
      </w:pPr>
    </w:p>
    <w:p w:rsidR="002E4C41" w:rsidRDefault="002E4C41" w:rsidP="005704F3">
      <w:pPr>
        <w:rPr>
          <w:color w:val="000000"/>
        </w:rPr>
      </w:pPr>
    </w:p>
    <w:p w:rsidR="002E4C41" w:rsidRDefault="002E4C41" w:rsidP="005704F3">
      <w:pPr>
        <w:rPr>
          <w:color w:val="000000"/>
        </w:rPr>
      </w:pPr>
    </w:p>
    <w:p w:rsidR="002E4C41" w:rsidRDefault="002E4C41" w:rsidP="005704F3">
      <w:pPr>
        <w:rPr>
          <w:color w:val="000000"/>
        </w:rPr>
      </w:pPr>
      <w:hyperlink r:id="rId17" w:history="1">
        <w:r w:rsidRPr="00B87E1A">
          <w:rPr>
            <w:rStyle w:val="Hyperlink"/>
          </w:rPr>
          <w:t>www.sorubak.com</w:t>
        </w:r>
      </w:hyperlink>
      <w:r>
        <w:rPr>
          <w:color w:val="000000"/>
        </w:rPr>
        <w:t xml:space="preserve"> </w:t>
      </w:r>
    </w:p>
    <w:p w:rsidR="002E4C41" w:rsidRDefault="002E4C41" w:rsidP="005704F3">
      <w:pPr>
        <w:rPr>
          <w:color w:val="000000"/>
        </w:rPr>
      </w:pPr>
    </w:p>
    <w:p w:rsidR="002E4C41" w:rsidRPr="00893E41" w:rsidRDefault="002E4C41" w:rsidP="005704F3">
      <w:pPr>
        <w:rPr>
          <w:color w:val="000000"/>
        </w:rPr>
      </w:pPr>
    </w:p>
    <w:p w:rsidR="002E4C41" w:rsidRPr="00FA7E21" w:rsidRDefault="002E4C41" w:rsidP="002E25B9">
      <w:pPr>
        <w:jc w:val="center"/>
        <w:rPr>
          <w:b/>
          <w:color w:val="000000"/>
        </w:rPr>
      </w:pPr>
      <w:r>
        <w:rPr>
          <w:color w:val="FF0000"/>
        </w:rPr>
        <w:t xml:space="preserve">                                                                                               </w:t>
      </w:r>
      <w:r w:rsidRPr="0098252B">
        <w:rPr>
          <w:color w:val="FF0000"/>
        </w:rPr>
        <w:t xml:space="preserve"> </w:t>
      </w:r>
      <w:r w:rsidRPr="00FA7E21">
        <w:rPr>
          <w:b/>
          <w:color w:val="FF0000"/>
        </w:rPr>
        <w:t>7</w:t>
      </w:r>
    </w:p>
    <w:sectPr w:rsidR="002E4C41" w:rsidRPr="00FA7E21" w:rsidSect="00894FC0">
      <w:pgSz w:w="16838" w:h="11906" w:orient="landscape" w:code="9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C41" w:rsidRDefault="002E4C41">
      <w:r>
        <w:separator/>
      </w:r>
    </w:p>
  </w:endnote>
  <w:endnote w:type="continuationSeparator" w:id="0">
    <w:p w:rsidR="002E4C41" w:rsidRDefault="002E4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yta">
    <w:altName w:val="Century Gothic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C41" w:rsidRDefault="002E4C41">
      <w:r>
        <w:separator/>
      </w:r>
    </w:p>
  </w:footnote>
  <w:footnote w:type="continuationSeparator" w:id="0">
    <w:p w:rsidR="002E4C41" w:rsidRDefault="002E4C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B50A2"/>
    <w:multiLevelType w:val="hybridMultilevel"/>
    <w:tmpl w:val="18F49F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4641EF"/>
    <w:multiLevelType w:val="hybridMultilevel"/>
    <w:tmpl w:val="620CE704"/>
    <w:lvl w:ilvl="0" w:tplc="E6D6274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48BA3B23"/>
    <w:multiLevelType w:val="hybridMultilevel"/>
    <w:tmpl w:val="4A225590"/>
    <w:lvl w:ilvl="0" w:tplc="34E800A6">
      <w:start w:val="1"/>
      <w:numFmt w:val="upperLetter"/>
      <w:lvlText w:val="%1."/>
      <w:lvlJc w:val="left"/>
      <w:pPr>
        <w:ind w:left="16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3">
    <w:nsid w:val="57565342"/>
    <w:multiLevelType w:val="hybridMultilevel"/>
    <w:tmpl w:val="2A50A982"/>
    <w:lvl w:ilvl="0" w:tplc="7D409EF8">
      <w:start w:val="1"/>
      <w:numFmt w:val="upperLetter"/>
      <w:lvlText w:val="%1."/>
      <w:lvlJc w:val="left"/>
      <w:pPr>
        <w:ind w:left="16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4">
    <w:nsid w:val="5AE72A39"/>
    <w:multiLevelType w:val="hybridMultilevel"/>
    <w:tmpl w:val="40543BF6"/>
    <w:lvl w:ilvl="0" w:tplc="A81CB960">
      <w:start w:val="1"/>
      <w:numFmt w:val="upperLetter"/>
      <w:lvlText w:val="%1."/>
      <w:lvlJc w:val="left"/>
      <w:pPr>
        <w:ind w:left="8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5D8F061C"/>
    <w:multiLevelType w:val="hybridMultilevel"/>
    <w:tmpl w:val="E21E4E0A"/>
    <w:lvl w:ilvl="0" w:tplc="B382084E">
      <w:start w:val="1"/>
      <w:numFmt w:val="decimal"/>
      <w:lvlText w:val="%1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6">
    <w:nsid w:val="5E511C70"/>
    <w:multiLevelType w:val="hybridMultilevel"/>
    <w:tmpl w:val="85744CC0"/>
    <w:lvl w:ilvl="0" w:tplc="9E20AA0E">
      <w:start w:val="1"/>
      <w:numFmt w:val="upperLetter"/>
      <w:lvlText w:val="%1."/>
      <w:lvlJc w:val="left"/>
      <w:pPr>
        <w:ind w:left="16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7">
    <w:nsid w:val="621171C9"/>
    <w:multiLevelType w:val="hybridMultilevel"/>
    <w:tmpl w:val="8026AF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stylePaneFormatFilter w:val="3F01"/>
  <w:documentProtection w:edit="forms" w:formatting="1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B89"/>
    <w:rsid w:val="000012A7"/>
    <w:rsid w:val="000020C4"/>
    <w:rsid w:val="00006613"/>
    <w:rsid w:val="00021BDD"/>
    <w:rsid w:val="00032034"/>
    <w:rsid w:val="00033EF3"/>
    <w:rsid w:val="000372D7"/>
    <w:rsid w:val="000575DC"/>
    <w:rsid w:val="000627E7"/>
    <w:rsid w:val="00072A41"/>
    <w:rsid w:val="00085A91"/>
    <w:rsid w:val="00087078"/>
    <w:rsid w:val="000916D0"/>
    <w:rsid w:val="0009190F"/>
    <w:rsid w:val="000A0F02"/>
    <w:rsid w:val="000A3576"/>
    <w:rsid w:val="000B720F"/>
    <w:rsid w:val="000C029A"/>
    <w:rsid w:val="000C3960"/>
    <w:rsid w:val="000C3CF6"/>
    <w:rsid w:val="000D0469"/>
    <w:rsid w:val="000D7E10"/>
    <w:rsid w:val="000E162F"/>
    <w:rsid w:val="000E3819"/>
    <w:rsid w:val="000E3DF1"/>
    <w:rsid w:val="000E4336"/>
    <w:rsid w:val="0010295B"/>
    <w:rsid w:val="00113383"/>
    <w:rsid w:val="001460AD"/>
    <w:rsid w:val="0015198D"/>
    <w:rsid w:val="00153706"/>
    <w:rsid w:val="00160061"/>
    <w:rsid w:val="001609E0"/>
    <w:rsid w:val="0016153D"/>
    <w:rsid w:val="00172137"/>
    <w:rsid w:val="0018175C"/>
    <w:rsid w:val="00192705"/>
    <w:rsid w:val="001951C7"/>
    <w:rsid w:val="001A19D1"/>
    <w:rsid w:val="001A6433"/>
    <w:rsid w:val="001C3404"/>
    <w:rsid w:val="001D0D36"/>
    <w:rsid w:val="001E6474"/>
    <w:rsid w:val="001F7369"/>
    <w:rsid w:val="00201B78"/>
    <w:rsid w:val="00201E0F"/>
    <w:rsid w:val="002021F2"/>
    <w:rsid w:val="00210DF1"/>
    <w:rsid w:val="00243406"/>
    <w:rsid w:val="00244852"/>
    <w:rsid w:val="00245AF7"/>
    <w:rsid w:val="00245FE9"/>
    <w:rsid w:val="0025120F"/>
    <w:rsid w:val="0026160F"/>
    <w:rsid w:val="002648DC"/>
    <w:rsid w:val="00265643"/>
    <w:rsid w:val="00273162"/>
    <w:rsid w:val="002777E7"/>
    <w:rsid w:val="002830BE"/>
    <w:rsid w:val="00292573"/>
    <w:rsid w:val="00294D63"/>
    <w:rsid w:val="002B7163"/>
    <w:rsid w:val="002C1665"/>
    <w:rsid w:val="002C7E89"/>
    <w:rsid w:val="002D179F"/>
    <w:rsid w:val="002E157B"/>
    <w:rsid w:val="002E25B9"/>
    <w:rsid w:val="002E4C41"/>
    <w:rsid w:val="002E4FD9"/>
    <w:rsid w:val="002F1D3D"/>
    <w:rsid w:val="002F5A94"/>
    <w:rsid w:val="002F6BDB"/>
    <w:rsid w:val="003102CE"/>
    <w:rsid w:val="00314C4B"/>
    <w:rsid w:val="003175A2"/>
    <w:rsid w:val="00341150"/>
    <w:rsid w:val="00351C90"/>
    <w:rsid w:val="003525F5"/>
    <w:rsid w:val="00353B5F"/>
    <w:rsid w:val="00374C3D"/>
    <w:rsid w:val="00383448"/>
    <w:rsid w:val="00387601"/>
    <w:rsid w:val="003A6B4E"/>
    <w:rsid w:val="003B4669"/>
    <w:rsid w:val="003B725E"/>
    <w:rsid w:val="003B7F6D"/>
    <w:rsid w:val="003C226C"/>
    <w:rsid w:val="003C38AC"/>
    <w:rsid w:val="003C3BF1"/>
    <w:rsid w:val="003C3D01"/>
    <w:rsid w:val="003F01E3"/>
    <w:rsid w:val="003F08ED"/>
    <w:rsid w:val="004005ED"/>
    <w:rsid w:val="00416792"/>
    <w:rsid w:val="004203F5"/>
    <w:rsid w:val="00423959"/>
    <w:rsid w:val="00431719"/>
    <w:rsid w:val="00434384"/>
    <w:rsid w:val="0044093C"/>
    <w:rsid w:val="00445FEE"/>
    <w:rsid w:val="00457DC1"/>
    <w:rsid w:val="0048555B"/>
    <w:rsid w:val="00496A6B"/>
    <w:rsid w:val="004B047D"/>
    <w:rsid w:val="004B07AF"/>
    <w:rsid w:val="004B4156"/>
    <w:rsid w:val="004C18B5"/>
    <w:rsid w:val="004C37CA"/>
    <w:rsid w:val="004C3AE0"/>
    <w:rsid w:val="004E1F0B"/>
    <w:rsid w:val="004F40EE"/>
    <w:rsid w:val="004F634A"/>
    <w:rsid w:val="00503BA0"/>
    <w:rsid w:val="0050487A"/>
    <w:rsid w:val="00512736"/>
    <w:rsid w:val="0051783D"/>
    <w:rsid w:val="00517DB4"/>
    <w:rsid w:val="005206EB"/>
    <w:rsid w:val="00521905"/>
    <w:rsid w:val="00524C11"/>
    <w:rsid w:val="00525550"/>
    <w:rsid w:val="00525827"/>
    <w:rsid w:val="00527182"/>
    <w:rsid w:val="005430EA"/>
    <w:rsid w:val="0054661C"/>
    <w:rsid w:val="00554FE6"/>
    <w:rsid w:val="00557A26"/>
    <w:rsid w:val="00560869"/>
    <w:rsid w:val="0056323B"/>
    <w:rsid w:val="005664B4"/>
    <w:rsid w:val="005704F3"/>
    <w:rsid w:val="005740A0"/>
    <w:rsid w:val="00584487"/>
    <w:rsid w:val="00585B4F"/>
    <w:rsid w:val="005960A5"/>
    <w:rsid w:val="005A3C4D"/>
    <w:rsid w:val="005A4FEB"/>
    <w:rsid w:val="005A6BAE"/>
    <w:rsid w:val="005A7BC4"/>
    <w:rsid w:val="005B032A"/>
    <w:rsid w:val="005B681C"/>
    <w:rsid w:val="005C0A92"/>
    <w:rsid w:val="005C7609"/>
    <w:rsid w:val="005F5B86"/>
    <w:rsid w:val="005F6B46"/>
    <w:rsid w:val="005F7FAC"/>
    <w:rsid w:val="00601F1A"/>
    <w:rsid w:val="006145B2"/>
    <w:rsid w:val="006244BD"/>
    <w:rsid w:val="0062455E"/>
    <w:rsid w:val="0063792F"/>
    <w:rsid w:val="0064459C"/>
    <w:rsid w:val="0064736E"/>
    <w:rsid w:val="00656FCD"/>
    <w:rsid w:val="006804A7"/>
    <w:rsid w:val="006815D1"/>
    <w:rsid w:val="006851C7"/>
    <w:rsid w:val="00686E20"/>
    <w:rsid w:val="006932BE"/>
    <w:rsid w:val="00693721"/>
    <w:rsid w:val="006A1468"/>
    <w:rsid w:val="006A269A"/>
    <w:rsid w:val="006B2627"/>
    <w:rsid w:val="006C4616"/>
    <w:rsid w:val="006D6552"/>
    <w:rsid w:val="0070040F"/>
    <w:rsid w:val="00703C4C"/>
    <w:rsid w:val="00711370"/>
    <w:rsid w:val="00712D6D"/>
    <w:rsid w:val="00713F06"/>
    <w:rsid w:val="00730927"/>
    <w:rsid w:val="00763224"/>
    <w:rsid w:val="00766A34"/>
    <w:rsid w:val="00767B88"/>
    <w:rsid w:val="007729BC"/>
    <w:rsid w:val="007737D0"/>
    <w:rsid w:val="00774F9A"/>
    <w:rsid w:val="00776BC5"/>
    <w:rsid w:val="00777E43"/>
    <w:rsid w:val="007827C3"/>
    <w:rsid w:val="00791188"/>
    <w:rsid w:val="007A00E8"/>
    <w:rsid w:val="007A0555"/>
    <w:rsid w:val="007D187A"/>
    <w:rsid w:val="007E3300"/>
    <w:rsid w:val="007E42E6"/>
    <w:rsid w:val="007E4756"/>
    <w:rsid w:val="007F7D26"/>
    <w:rsid w:val="00817A05"/>
    <w:rsid w:val="008212AB"/>
    <w:rsid w:val="00850C8A"/>
    <w:rsid w:val="00851652"/>
    <w:rsid w:val="008725EA"/>
    <w:rsid w:val="00880987"/>
    <w:rsid w:val="00882097"/>
    <w:rsid w:val="00883442"/>
    <w:rsid w:val="00893E41"/>
    <w:rsid w:val="00894E26"/>
    <w:rsid w:val="00894FC0"/>
    <w:rsid w:val="008A0FA8"/>
    <w:rsid w:val="008A100D"/>
    <w:rsid w:val="008A237E"/>
    <w:rsid w:val="008B1A59"/>
    <w:rsid w:val="008B64D6"/>
    <w:rsid w:val="008B6C1F"/>
    <w:rsid w:val="008C42DA"/>
    <w:rsid w:val="008E3278"/>
    <w:rsid w:val="008E4A9A"/>
    <w:rsid w:val="008E5F23"/>
    <w:rsid w:val="008E70A0"/>
    <w:rsid w:val="008F05D9"/>
    <w:rsid w:val="008F1BBD"/>
    <w:rsid w:val="008F37B2"/>
    <w:rsid w:val="009006B1"/>
    <w:rsid w:val="00902AA6"/>
    <w:rsid w:val="00907DD1"/>
    <w:rsid w:val="009108B0"/>
    <w:rsid w:val="0091361F"/>
    <w:rsid w:val="00915477"/>
    <w:rsid w:val="009169A3"/>
    <w:rsid w:val="00923571"/>
    <w:rsid w:val="00924103"/>
    <w:rsid w:val="00926BA0"/>
    <w:rsid w:val="00927AE3"/>
    <w:rsid w:val="00932A43"/>
    <w:rsid w:val="009337BB"/>
    <w:rsid w:val="00933C28"/>
    <w:rsid w:val="0093427C"/>
    <w:rsid w:val="00934479"/>
    <w:rsid w:val="00934528"/>
    <w:rsid w:val="00935269"/>
    <w:rsid w:val="0097020F"/>
    <w:rsid w:val="00976585"/>
    <w:rsid w:val="0098252B"/>
    <w:rsid w:val="00994279"/>
    <w:rsid w:val="0099505D"/>
    <w:rsid w:val="009B567F"/>
    <w:rsid w:val="009D0EC4"/>
    <w:rsid w:val="009E15CE"/>
    <w:rsid w:val="009E1A99"/>
    <w:rsid w:val="009E56A3"/>
    <w:rsid w:val="009F350A"/>
    <w:rsid w:val="009F53D1"/>
    <w:rsid w:val="009F5E62"/>
    <w:rsid w:val="00A0157D"/>
    <w:rsid w:val="00A0507F"/>
    <w:rsid w:val="00A17E2F"/>
    <w:rsid w:val="00A431D9"/>
    <w:rsid w:val="00A66EB4"/>
    <w:rsid w:val="00A6792C"/>
    <w:rsid w:val="00A87D81"/>
    <w:rsid w:val="00A92085"/>
    <w:rsid w:val="00A95319"/>
    <w:rsid w:val="00A965C3"/>
    <w:rsid w:val="00AA1F64"/>
    <w:rsid w:val="00AA48BC"/>
    <w:rsid w:val="00AB0DFC"/>
    <w:rsid w:val="00AB3350"/>
    <w:rsid w:val="00AB3AF3"/>
    <w:rsid w:val="00AB6823"/>
    <w:rsid w:val="00AC28D0"/>
    <w:rsid w:val="00AC6767"/>
    <w:rsid w:val="00AD21B2"/>
    <w:rsid w:val="00AE02B1"/>
    <w:rsid w:val="00AE5DFA"/>
    <w:rsid w:val="00AF70F5"/>
    <w:rsid w:val="00B009FD"/>
    <w:rsid w:val="00B119E5"/>
    <w:rsid w:val="00B170F5"/>
    <w:rsid w:val="00B208CE"/>
    <w:rsid w:val="00B23628"/>
    <w:rsid w:val="00B24760"/>
    <w:rsid w:val="00B27484"/>
    <w:rsid w:val="00B332A9"/>
    <w:rsid w:val="00B33394"/>
    <w:rsid w:val="00B36D3F"/>
    <w:rsid w:val="00B51077"/>
    <w:rsid w:val="00B573DD"/>
    <w:rsid w:val="00B57AB3"/>
    <w:rsid w:val="00B616CC"/>
    <w:rsid w:val="00B73055"/>
    <w:rsid w:val="00B75B87"/>
    <w:rsid w:val="00B80C1B"/>
    <w:rsid w:val="00B83D7A"/>
    <w:rsid w:val="00B87BA1"/>
    <w:rsid w:val="00B87E1A"/>
    <w:rsid w:val="00B96E3D"/>
    <w:rsid w:val="00BD101B"/>
    <w:rsid w:val="00BD10BC"/>
    <w:rsid w:val="00BD6119"/>
    <w:rsid w:val="00BF36D4"/>
    <w:rsid w:val="00BF47CE"/>
    <w:rsid w:val="00BF739D"/>
    <w:rsid w:val="00C048FD"/>
    <w:rsid w:val="00C15B04"/>
    <w:rsid w:val="00C16B89"/>
    <w:rsid w:val="00C30CA9"/>
    <w:rsid w:val="00C31993"/>
    <w:rsid w:val="00C5237F"/>
    <w:rsid w:val="00C56641"/>
    <w:rsid w:val="00C67A67"/>
    <w:rsid w:val="00C77931"/>
    <w:rsid w:val="00C87926"/>
    <w:rsid w:val="00C91FD3"/>
    <w:rsid w:val="00CB4350"/>
    <w:rsid w:val="00CC1272"/>
    <w:rsid w:val="00CC22B8"/>
    <w:rsid w:val="00CC6546"/>
    <w:rsid w:val="00CD1D5A"/>
    <w:rsid w:val="00CE20FF"/>
    <w:rsid w:val="00CE24F0"/>
    <w:rsid w:val="00D05892"/>
    <w:rsid w:val="00D102FD"/>
    <w:rsid w:val="00D21CED"/>
    <w:rsid w:val="00D327DC"/>
    <w:rsid w:val="00D348CD"/>
    <w:rsid w:val="00D45F81"/>
    <w:rsid w:val="00D46533"/>
    <w:rsid w:val="00D51C82"/>
    <w:rsid w:val="00D57C25"/>
    <w:rsid w:val="00D721C4"/>
    <w:rsid w:val="00D730CF"/>
    <w:rsid w:val="00D73728"/>
    <w:rsid w:val="00D8097B"/>
    <w:rsid w:val="00D85788"/>
    <w:rsid w:val="00D95C48"/>
    <w:rsid w:val="00D97967"/>
    <w:rsid w:val="00DA03F3"/>
    <w:rsid w:val="00DA467D"/>
    <w:rsid w:val="00DB5767"/>
    <w:rsid w:val="00DE4340"/>
    <w:rsid w:val="00DE6274"/>
    <w:rsid w:val="00DF33CF"/>
    <w:rsid w:val="00DF5F58"/>
    <w:rsid w:val="00E07A17"/>
    <w:rsid w:val="00E07C68"/>
    <w:rsid w:val="00E33370"/>
    <w:rsid w:val="00E42E78"/>
    <w:rsid w:val="00E4671F"/>
    <w:rsid w:val="00E52718"/>
    <w:rsid w:val="00E60B89"/>
    <w:rsid w:val="00E65C0E"/>
    <w:rsid w:val="00E66401"/>
    <w:rsid w:val="00E71239"/>
    <w:rsid w:val="00E82D84"/>
    <w:rsid w:val="00E853DD"/>
    <w:rsid w:val="00E87CB9"/>
    <w:rsid w:val="00EA1570"/>
    <w:rsid w:val="00EA2374"/>
    <w:rsid w:val="00EA2434"/>
    <w:rsid w:val="00ED00D8"/>
    <w:rsid w:val="00ED0AF2"/>
    <w:rsid w:val="00ED12E1"/>
    <w:rsid w:val="00ED64F4"/>
    <w:rsid w:val="00EE0312"/>
    <w:rsid w:val="00EF288C"/>
    <w:rsid w:val="00EF4D6A"/>
    <w:rsid w:val="00EF53F6"/>
    <w:rsid w:val="00EF5D39"/>
    <w:rsid w:val="00F01003"/>
    <w:rsid w:val="00F24138"/>
    <w:rsid w:val="00F31DCB"/>
    <w:rsid w:val="00F32707"/>
    <w:rsid w:val="00F4139F"/>
    <w:rsid w:val="00F4454C"/>
    <w:rsid w:val="00F4598B"/>
    <w:rsid w:val="00F64EC8"/>
    <w:rsid w:val="00F64ED9"/>
    <w:rsid w:val="00F658C2"/>
    <w:rsid w:val="00F70B1F"/>
    <w:rsid w:val="00F71305"/>
    <w:rsid w:val="00F8183F"/>
    <w:rsid w:val="00F825E1"/>
    <w:rsid w:val="00F85A65"/>
    <w:rsid w:val="00F86DDB"/>
    <w:rsid w:val="00F979BF"/>
    <w:rsid w:val="00FA3888"/>
    <w:rsid w:val="00FA7E21"/>
    <w:rsid w:val="00FC0D86"/>
    <w:rsid w:val="00FC6A90"/>
    <w:rsid w:val="00FE059C"/>
    <w:rsid w:val="00FE2306"/>
    <w:rsid w:val="00FE4BF9"/>
    <w:rsid w:val="00FF33E8"/>
    <w:rsid w:val="00FF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83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D21B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37D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D21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37D9"/>
    <w:rPr>
      <w:sz w:val="24"/>
      <w:szCs w:val="24"/>
    </w:rPr>
  </w:style>
  <w:style w:type="table" w:styleId="TableGrid">
    <w:name w:val="Table Grid"/>
    <w:basedOn w:val="TableNormal"/>
    <w:uiPriority w:val="99"/>
    <w:rsid w:val="008F05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0372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372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737D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523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mages.google.com.tr/imgres?imgurl=http://www.ciceksehri.com/wp-content/uploads/2009/09/guel-resimleri-010.jpg&amp;imgrefurl=http://www.ciceksehri.com/cicek/gul-resimleri/page/5/&amp;usg=__u1Zu-NkW8i-Ho3l1i0PAmAngWVc=&amp;h=393&amp;w=400&amp;sz=16&amp;hl=tr&amp;start=6&amp;itbs=1&amp;tbnid=npP0LJyO1TMiAM:&amp;tbnh=122&amp;tbnw=124&amp;prev=/images?q=g%C3%BCl&amp;gbv=2&amp;hl=tr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www.sutlackoyu.com/foto/urunlerimiz/inek.jpg&amp;imgrefurl=http://www.sutlackoyu.com/Sayfa_Modul.asp?nedir=modul&amp;isim=Gallery&amp;goster=kat&amp;id=6&amp;usg=__4ETe7SjzDeXRu7P502cQ_S1gesM=&amp;h=615&amp;w=535&amp;sz=144&amp;hl=tr&amp;start=49&amp;itbs=1&amp;tbnid=X7mF_UVN_G1iZM:&amp;tbnh=136&amp;tbnw=118&amp;prev=/images?q=inek&amp;gbv=2&amp;ndsp=20&amp;hl=tr&amp;sa=N&amp;start=40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com.tr/imgres?imgurl=http://www.iyi-resimler.com/data/media/257/Kedi%20Resimleri%20(24).jpg&amp;imgrefurl=http://www.iyi-resimler.com/resimler-hayvan-resimleri-11-kedi-resimleri-257-kedi-resimleri-3517.html&amp;usg=__mQupLsguLQ9nkEgzrJ0jJNxOmhg=&amp;h=800&amp;w=728&amp;sz=45&amp;hl=tr&amp;start=20&amp;itbs=1&amp;tbnid=177P4lJD67ugpM:&amp;tbnh=143&amp;tbnw=130&amp;prev=/images?q=kedi&amp;gbv=2&amp;hl=tr&amp;sa=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mages.google.com.tr/imgres?imgurl=http://www.yazgelistir.com/Makaleler/Resimler/1000000659_NSEW.jpg&amp;imgrefurl=http://www.yazgelistir.com/Makaleler/1000000659.ygpx&amp;usg=__srls8BGmW6Z2aiE3ylqiX4o2TXA=&amp;h=259&amp;w=223&amp;sz=6&amp;hl=tr&amp;start=12&amp;itbs=1&amp;tbnid=DeiqaztYHQqA0M:&amp;tbnh=112&amp;tbnw=96&amp;prev=/images?q=y%C3%B6n+%C5%9Femalar%C4%B1&amp;gbv=2&amp;hl=tr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eskisehirkalbimveteriner.com/resimler/kopek.jpg&amp;imgrefurl=http://www.eskisehirkalbimveteriner.com/pet-bakimi-ve-hastalklari.html&amp;usg=__euKhnDoOxuiLokeosef5-GyUe-0=&amp;h=480&amp;w=640&amp;sz=55&amp;hl=tr&amp;start=2&amp;itbs=1&amp;tbnid=Q3L4z4KPo3qbSM:&amp;tbnh=103&amp;tbnw=137&amp;prev=/images?q=k%C3%B6pek&amp;gbv=2&amp;hl=tr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6</Pages>
  <Words>1939</Words>
  <Characters>11057</Characters>
  <Application>Microsoft Office Outlook</Application>
  <DocSecurity>0</DocSecurity>
  <Lines>0</Lines>
  <Paragraphs>0</Paragraphs>
  <ScaleCrop>false</ScaleCrop>
  <Company>c.y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 SINIF  DENEME SINAVI</dc:title>
  <dc:subject>1. DÖNEM</dc:subject>
  <dc:creator>Atilla AZAK</dc:creator>
  <cp:keywords/>
  <dc:description/>
  <cp:lastModifiedBy>edanur</cp:lastModifiedBy>
  <cp:revision>16</cp:revision>
  <cp:lastPrinted>2007-01-07T18:34:00Z</cp:lastPrinted>
  <dcterms:created xsi:type="dcterms:W3CDTF">2010-02-15T18:45:00Z</dcterms:created>
  <dcterms:modified xsi:type="dcterms:W3CDTF">2010-03-09T20:24:00Z</dcterms:modified>
</cp:coreProperties>
</file>